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Look w:val="00A0"/>
      </w:tblPr>
      <w:tblGrid>
        <w:gridCol w:w="4788"/>
        <w:gridCol w:w="4680"/>
      </w:tblGrid>
      <w:tr w:rsidR="00C30FF3" w:rsidRPr="004F5802" w:rsidTr="00EC1F15">
        <w:tc>
          <w:tcPr>
            <w:tcW w:w="4788" w:type="dxa"/>
          </w:tcPr>
          <w:p w:rsidR="00C30FF3" w:rsidRPr="004F5802" w:rsidRDefault="00C30FF3" w:rsidP="00F43C56">
            <w:pPr>
              <w:spacing w:line="21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0" w:type="dxa"/>
          </w:tcPr>
          <w:p w:rsidR="00C30FF3" w:rsidRPr="004F5802" w:rsidRDefault="00C30FF3" w:rsidP="00F43C56">
            <w:pPr>
              <w:spacing w:line="21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580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30FF3" w:rsidRPr="004F5802" w:rsidRDefault="00C30FF3" w:rsidP="00F43C56">
            <w:pPr>
              <w:spacing w:line="21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5802">
              <w:rPr>
                <w:rFonts w:ascii="Times New Roman" w:hAnsi="Times New Roman"/>
                <w:sz w:val="26"/>
                <w:szCs w:val="26"/>
              </w:rPr>
              <w:t>Начальник УФСИН России</w:t>
            </w:r>
          </w:p>
          <w:p w:rsidR="00C30FF3" w:rsidRPr="004F5802" w:rsidRDefault="00C30FF3" w:rsidP="00F43C56">
            <w:pPr>
              <w:spacing w:line="21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5802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Республике Мордовия </w:t>
            </w:r>
          </w:p>
          <w:p w:rsidR="00C30FF3" w:rsidRPr="004F5802" w:rsidRDefault="00C30FF3" w:rsidP="00F43C56">
            <w:pPr>
              <w:spacing w:line="218" w:lineRule="auto"/>
              <w:ind w:firstLine="43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генерал-майор</w:t>
            </w:r>
            <w:r w:rsidRPr="004F5802">
              <w:rPr>
                <w:rFonts w:ascii="Times New Roman" w:hAnsi="Times New Roman"/>
                <w:sz w:val="26"/>
                <w:szCs w:val="26"/>
              </w:rPr>
              <w:t xml:space="preserve"> внутренней службы</w:t>
            </w:r>
          </w:p>
          <w:p w:rsidR="00C30FF3" w:rsidRPr="004F5802" w:rsidRDefault="00C30FF3" w:rsidP="00F43C56">
            <w:pPr>
              <w:spacing w:line="21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5802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Л.В. Мустайкин</w:t>
            </w:r>
          </w:p>
          <w:p w:rsidR="00C30FF3" w:rsidRPr="004F5802" w:rsidRDefault="00C30FF3" w:rsidP="00F43C56">
            <w:pPr>
              <w:spacing w:line="21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30FF3" w:rsidRPr="004F5802" w:rsidRDefault="00C30FF3" w:rsidP="00F43C56">
            <w:pPr>
              <w:spacing w:line="21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«30</w:t>
            </w:r>
            <w:r w:rsidRPr="004F5802">
              <w:rPr>
                <w:rFonts w:ascii="Times New Roman" w:hAnsi="Times New Roman"/>
                <w:sz w:val="26"/>
                <w:szCs w:val="26"/>
              </w:rPr>
              <w:t xml:space="preserve">»  </w:t>
            </w:r>
            <w:r>
              <w:rPr>
                <w:rFonts w:ascii="Times New Roman" w:hAnsi="Times New Roman"/>
                <w:sz w:val="26"/>
                <w:szCs w:val="26"/>
              </w:rPr>
              <w:t>июля</w:t>
            </w:r>
            <w:r w:rsidRPr="004F58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4F5802">
                <w:rPr>
                  <w:rFonts w:ascii="Times New Roman" w:hAnsi="Times New Roman"/>
                  <w:sz w:val="26"/>
                  <w:szCs w:val="26"/>
                </w:rPr>
                <w:t>20</w:t>
              </w:r>
              <w:r>
                <w:rPr>
                  <w:rFonts w:ascii="Times New Roman" w:hAnsi="Times New Roman"/>
                  <w:sz w:val="26"/>
                  <w:szCs w:val="26"/>
                </w:rPr>
                <w:t>20</w:t>
              </w:r>
              <w:r w:rsidRPr="004F5802">
                <w:rPr>
                  <w:rFonts w:ascii="Times New Roman" w:hAnsi="Times New Roman"/>
                  <w:sz w:val="26"/>
                  <w:szCs w:val="26"/>
                </w:rPr>
                <w:t xml:space="preserve"> г</w:t>
              </w:r>
            </w:smartTag>
            <w:r w:rsidRPr="004F580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30FF3" w:rsidRPr="00AB33B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</w:p>
    <w:p w:rsidR="00C30FF3" w:rsidRPr="00AB33BB" w:rsidRDefault="00C30FF3" w:rsidP="00F43C56">
      <w:pPr>
        <w:spacing w:line="218" w:lineRule="auto"/>
        <w:jc w:val="center"/>
        <w:rPr>
          <w:rFonts w:ascii="Times New Roman" w:hAnsi="Times New Roman"/>
          <w:sz w:val="26"/>
          <w:szCs w:val="26"/>
        </w:rPr>
      </w:pPr>
    </w:p>
    <w:p w:rsidR="00C30FF3" w:rsidRPr="0063776B" w:rsidRDefault="00C30FF3" w:rsidP="00F43C56">
      <w:pPr>
        <w:spacing w:line="218" w:lineRule="auto"/>
        <w:jc w:val="center"/>
        <w:rPr>
          <w:rFonts w:ascii="Times New Roman" w:hAnsi="Times New Roman"/>
          <w:b/>
          <w:sz w:val="26"/>
          <w:szCs w:val="26"/>
        </w:rPr>
      </w:pPr>
      <w:r w:rsidRPr="0063776B">
        <w:rPr>
          <w:rFonts w:ascii="Times New Roman" w:hAnsi="Times New Roman"/>
          <w:b/>
          <w:color w:val="000000"/>
          <w:sz w:val="26"/>
          <w:szCs w:val="26"/>
        </w:rPr>
        <w:t>РЕГЛАМЕНТ</w:t>
      </w:r>
    </w:p>
    <w:p w:rsidR="00C30FF3" w:rsidRPr="0063776B" w:rsidRDefault="00C30FF3" w:rsidP="00F43C56">
      <w:pPr>
        <w:spacing w:line="218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63776B">
        <w:rPr>
          <w:rFonts w:ascii="Times New Roman" w:hAnsi="Times New Roman"/>
          <w:b/>
          <w:color w:val="000000"/>
          <w:sz w:val="26"/>
          <w:szCs w:val="26"/>
        </w:rPr>
        <w:t xml:space="preserve">взаимодействия 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отделения организации работы по противодействию коррупции и инспекции по личному составу </w:t>
      </w:r>
      <w:r w:rsidRPr="0063776B">
        <w:rPr>
          <w:rFonts w:ascii="Times New Roman" w:hAnsi="Times New Roman"/>
          <w:b/>
          <w:color w:val="000000"/>
          <w:sz w:val="26"/>
          <w:szCs w:val="26"/>
        </w:rPr>
        <w:t>и отдела собственной безопасности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63776B">
        <w:rPr>
          <w:rFonts w:ascii="Times New Roman" w:hAnsi="Times New Roman"/>
          <w:b/>
          <w:color w:val="000000"/>
          <w:sz w:val="26"/>
          <w:szCs w:val="26"/>
        </w:rPr>
        <w:t xml:space="preserve">УФСИН России но </w:t>
      </w:r>
      <w:r>
        <w:rPr>
          <w:rFonts w:ascii="Times New Roman" w:hAnsi="Times New Roman"/>
          <w:b/>
          <w:color w:val="000000"/>
          <w:sz w:val="26"/>
          <w:szCs w:val="26"/>
        </w:rPr>
        <w:t>Республике Мордовия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</w:p>
    <w:p w:rsidR="00C30FF3" w:rsidRPr="0063776B" w:rsidRDefault="00C30FF3" w:rsidP="00F43C56">
      <w:pPr>
        <w:spacing w:line="218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63776B">
        <w:rPr>
          <w:rFonts w:ascii="Times New Roman" w:hAnsi="Times New Roman"/>
          <w:b/>
          <w:color w:val="000000"/>
          <w:sz w:val="26"/>
          <w:szCs w:val="26"/>
        </w:rPr>
        <w:t>I. Вводная часть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Настоящий Регламент разработан в целях реализации положений Федеральных законов, Указов Президента Российской Федерации, Постановлений Правительства Российской Федерации, приказов ФСИН России, распоряжений ФСИН России, указаний ФСИН России и других нормативно-правовых актов, регулирующих противодействие коррупции.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Субъектами взаимодействия являются: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отделение организации работы по противодействию коррупции и инспекции </w:t>
      </w:r>
      <w:r w:rsidRPr="0063776B">
        <w:rPr>
          <w:rFonts w:ascii="Times New Roman" w:hAnsi="Times New Roman"/>
          <w:color w:val="000000"/>
          <w:sz w:val="26"/>
          <w:szCs w:val="26"/>
        </w:rPr>
        <w:t xml:space="preserve">по личному составу УФСИН России по </w:t>
      </w:r>
      <w:r>
        <w:rPr>
          <w:rFonts w:ascii="Times New Roman" w:hAnsi="Times New Roman"/>
          <w:color w:val="000000"/>
          <w:sz w:val="26"/>
          <w:szCs w:val="26"/>
        </w:rPr>
        <w:t>Республике Мордовия</w:t>
      </w:r>
      <w:r w:rsidRPr="0063776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</w:t>
      </w:r>
      <w:r w:rsidRPr="0063776B">
        <w:rPr>
          <w:rFonts w:ascii="Times New Roman" w:hAnsi="Times New Roman"/>
          <w:color w:val="000000"/>
          <w:sz w:val="26"/>
          <w:szCs w:val="26"/>
        </w:rPr>
        <w:t xml:space="preserve">(далее </w:t>
      </w:r>
      <w:r>
        <w:rPr>
          <w:rFonts w:ascii="Times New Roman" w:hAnsi="Times New Roman"/>
          <w:color w:val="000000"/>
          <w:sz w:val="26"/>
          <w:szCs w:val="26"/>
        </w:rPr>
        <w:t>- ООРПКиИЛС</w:t>
      </w:r>
      <w:r w:rsidRPr="0063776B">
        <w:rPr>
          <w:rFonts w:ascii="Times New Roman" w:hAnsi="Times New Roman"/>
          <w:color w:val="000000"/>
          <w:sz w:val="26"/>
          <w:szCs w:val="26"/>
        </w:rPr>
        <w:t>):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отдел собственной безопасности УФСИН России по </w:t>
      </w:r>
      <w:r>
        <w:rPr>
          <w:rFonts w:ascii="Times New Roman" w:hAnsi="Times New Roman"/>
          <w:color w:val="000000"/>
          <w:sz w:val="26"/>
          <w:szCs w:val="26"/>
        </w:rPr>
        <w:t>Республике Мордовия</w:t>
      </w:r>
      <w:r w:rsidRPr="0063776B">
        <w:rPr>
          <w:rFonts w:ascii="Times New Roman" w:hAnsi="Times New Roman"/>
          <w:color w:val="000000"/>
          <w:sz w:val="26"/>
          <w:szCs w:val="26"/>
        </w:rPr>
        <w:t xml:space="preserve"> (далее – ОСБ).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color w:val="000000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В интересах надлежащего осуществления деятельности по противодействию коррупции </w:t>
      </w:r>
      <w:r>
        <w:rPr>
          <w:rFonts w:ascii="Times New Roman" w:hAnsi="Times New Roman"/>
          <w:color w:val="000000"/>
          <w:sz w:val="26"/>
          <w:szCs w:val="26"/>
        </w:rPr>
        <w:t>ООРПКиИЛС</w:t>
      </w:r>
      <w:r w:rsidRPr="0063776B">
        <w:rPr>
          <w:rFonts w:ascii="Times New Roman" w:hAnsi="Times New Roman"/>
          <w:color w:val="000000"/>
          <w:sz w:val="26"/>
          <w:szCs w:val="26"/>
        </w:rPr>
        <w:t xml:space="preserve"> и ОСБ осуществляют взаимодействие в постоянном контакте, который не должен выходить за пределы компетенции, приведенной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 xml:space="preserve">в настоящем регламенте, а также приводить к выполнению функций,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не свойственных субъектам взаимодействия.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</w:p>
    <w:p w:rsidR="00C30FF3" w:rsidRPr="0063776B" w:rsidRDefault="00C30FF3" w:rsidP="00F43C56">
      <w:pPr>
        <w:spacing w:line="218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63776B">
        <w:rPr>
          <w:rFonts w:ascii="Times New Roman" w:hAnsi="Times New Roman"/>
          <w:b/>
          <w:color w:val="000000"/>
          <w:sz w:val="26"/>
          <w:szCs w:val="26"/>
        </w:rPr>
        <w:t>II. Функции субъектов взаимодействия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На </w:t>
      </w:r>
      <w:r>
        <w:rPr>
          <w:rFonts w:ascii="Times New Roman" w:hAnsi="Times New Roman"/>
          <w:color w:val="000000"/>
          <w:sz w:val="26"/>
          <w:szCs w:val="26"/>
        </w:rPr>
        <w:t xml:space="preserve">ООРПКиИЛС </w:t>
      </w:r>
      <w:r w:rsidRPr="0063776B">
        <w:rPr>
          <w:rFonts w:ascii="Times New Roman" w:hAnsi="Times New Roman"/>
          <w:color w:val="000000"/>
          <w:sz w:val="26"/>
          <w:szCs w:val="26"/>
        </w:rPr>
        <w:t>возложены следующие функции: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профилактика коррупционных и иных правонарушений работников УФСИН России по </w:t>
      </w:r>
      <w:r>
        <w:rPr>
          <w:rFonts w:ascii="Times New Roman" w:hAnsi="Times New Roman"/>
          <w:color w:val="000000"/>
          <w:sz w:val="26"/>
          <w:szCs w:val="26"/>
        </w:rPr>
        <w:t xml:space="preserve">Республике Мордовия (далее – </w:t>
      </w:r>
      <w:r w:rsidRPr="0063776B">
        <w:rPr>
          <w:rFonts w:ascii="Times New Roman" w:hAnsi="Times New Roman"/>
          <w:color w:val="000000"/>
          <w:sz w:val="26"/>
          <w:szCs w:val="26"/>
        </w:rPr>
        <w:t>УФСИН);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осуществление деятельности по соблюдению работниками УФСИН запретов, ограничений, обязанностей и правил служебного поведения, направленных на предотвращение конфликта интересов: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проверка соблюдения гражданами, замещавшими должности начальствующего состава, ограничений в случае заключения ими трудового договора после увольнения из УИС;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проведение мероприятий по предотвращению приема на службу (работу)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в УФСИН лиц, не соответствующих требованиям. установленным законодательством Российской Федерации;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разработка мер по укреплению законности, профилактики правонарушений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 xml:space="preserve">и </w:t>
      </w:r>
      <w:r w:rsidRPr="0063776B">
        <w:rPr>
          <w:rStyle w:val="10pt"/>
          <w:sz w:val="26"/>
          <w:szCs w:val="26"/>
          <w:lang w:eastAsia="en-US"/>
        </w:rPr>
        <w:t xml:space="preserve">нарушений служебной </w:t>
      </w:r>
      <w:r w:rsidRPr="0063776B">
        <w:rPr>
          <w:rFonts w:ascii="Times New Roman" w:hAnsi="Times New Roman"/>
          <w:color w:val="000000"/>
          <w:sz w:val="26"/>
          <w:szCs w:val="26"/>
        </w:rPr>
        <w:t>дисциплины среди работников УФСИН;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контроль за соответствием расходов лиц замещающих должности в УФСИН и иных лиц их доходам;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принятие мер по выявлению и устранению причин и условий, способствующих возникновению конфликта интересов на службе;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обеспечение деятельности аттестационной комиссии УФСИН </w:t>
      </w:r>
      <w:r>
        <w:rPr>
          <w:rFonts w:ascii="Times New Roman" w:hAnsi="Times New Roman"/>
          <w:color w:val="000000"/>
          <w:sz w:val="26"/>
          <w:szCs w:val="26"/>
        </w:rPr>
        <w:t xml:space="preserve">России по Республике Мордовия, </w:t>
      </w:r>
      <w:r w:rsidRPr="0063776B">
        <w:rPr>
          <w:rFonts w:ascii="Times New Roman" w:hAnsi="Times New Roman"/>
          <w:sz w:val="26"/>
          <w:szCs w:val="26"/>
        </w:rPr>
        <w:t>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Pr="0063776B">
        <w:rPr>
          <w:rFonts w:ascii="Times New Roman" w:hAnsi="Times New Roman"/>
          <w:color w:val="000000"/>
          <w:sz w:val="26"/>
          <w:szCs w:val="26"/>
        </w:rPr>
        <w:t>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оказание работникам УФСИН консультативной помощи по вопросам, связанным с применением на практике требований к служебному поведению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и общих принципов служебного поведения;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обеспечение реализации работниками УФСИН обязанности уведомлять представителя нанимателя (работодателя), органы прокуратуры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организация правового просвещения работников УФСИН;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проведение проверок в соответствии с Положением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 Указом Президента Российской Федерации от 21.09.2009 № 1065;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обеспечение проверки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 xml:space="preserve">в УФСИН, и работниками УФСИН сведений в соответствии с нормативными правовыми актами Российской Федерации, проверки соблюдения работниками УФСИН требований к служебному поведению, а также проверки соблюдения гражданами, замещавшими должности работников УФСИН, ограничений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 xml:space="preserve">при заключении ими после увольнения из УИС трудового договора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и (или) гражданско-правового договора в случаях, предусмотренных федеральными законами;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взаимодействие с правоохранительными органами в установленной сфере деятельности.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На ОСБ возложены следующие функции по линии противодействия коррупции: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выявление, предупреждение, пресечение и раскрытие преступлений и иных правонарушений коррупционной направленности подготавливаемых, совершаемых или совершенных работниками УФСИН;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предотвращение проникновения на службу и на работу в УФСИН лиц, преследующих противоправные цели;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выявление и устранение причин и условий, способствующих совершению преступлений и иных правонарушений работниками УФСИН.</w:t>
      </w:r>
    </w:p>
    <w:p w:rsidR="00C30FF3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</w:p>
    <w:p w:rsidR="00C30FF3" w:rsidRPr="0063776B" w:rsidRDefault="00C30FF3" w:rsidP="00F43C56">
      <w:pPr>
        <w:spacing w:line="218" w:lineRule="auto"/>
        <w:jc w:val="center"/>
        <w:rPr>
          <w:rFonts w:ascii="Times New Roman" w:hAnsi="Times New Roman"/>
          <w:b/>
          <w:sz w:val="26"/>
          <w:szCs w:val="26"/>
        </w:rPr>
      </w:pPr>
      <w:r w:rsidRPr="0063776B">
        <w:rPr>
          <w:rFonts w:ascii="Times New Roman" w:hAnsi="Times New Roman"/>
          <w:b/>
          <w:sz w:val="26"/>
          <w:szCs w:val="26"/>
          <w:lang w:val="en-US"/>
        </w:rPr>
        <w:t>III</w:t>
      </w:r>
      <w:r w:rsidRPr="0063776B">
        <w:rPr>
          <w:rFonts w:ascii="Times New Roman" w:hAnsi="Times New Roman"/>
          <w:b/>
          <w:sz w:val="26"/>
          <w:szCs w:val="26"/>
        </w:rPr>
        <w:t xml:space="preserve">. Порядок взаимодействия 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b/>
          <w:sz w:val="26"/>
          <w:szCs w:val="26"/>
        </w:rPr>
      </w:pP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Взаимодействие  </w:t>
      </w:r>
      <w:r>
        <w:rPr>
          <w:rFonts w:ascii="Times New Roman" w:hAnsi="Times New Roman"/>
          <w:color w:val="000000"/>
          <w:sz w:val="26"/>
          <w:szCs w:val="26"/>
        </w:rPr>
        <w:t>ООРПКи</w:t>
      </w:r>
      <w:r w:rsidRPr="0063776B">
        <w:rPr>
          <w:rFonts w:ascii="Times New Roman" w:hAnsi="Times New Roman"/>
          <w:color w:val="000000"/>
          <w:sz w:val="26"/>
          <w:szCs w:val="26"/>
        </w:rPr>
        <w:t>ИЛС и ОСБ осуществляется при проверке: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достоверности и полноты сведений о доходах, расходах, об имуществе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и обязательствах имущественного характера, представляемых гражданами, претендующими на замещение должностей в УФСИН и учреждениях, подчиненных УФСИН;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соблюдения работниками, замещающими должности в УФСИН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и учреждениях, подчиненных УФСИН, требований к служебному поведению.</w:t>
      </w:r>
    </w:p>
    <w:p w:rsidR="00C30FF3" w:rsidRDefault="00C30FF3" w:rsidP="00F43C56">
      <w:pPr>
        <w:spacing w:line="218" w:lineRule="auto"/>
        <w:rPr>
          <w:rFonts w:ascii="Times New Roman" w:hAnsi="Times New Roman"/>
          <w:color w:val="000000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Проверка достоверности и полноты сведений, представляемых гражданами, претендующими </w:t>
      </w:r>
      <w:r>
        <w:rPr>
          <w:rFonts w:ascii="Times New Roman" w:hAnsi="Times New Roman"/>
          <w:color w:val="000000"/>
          <w:sz w:val="26"/>
          <w:szCs w:val="26"/>
        </w:rPr>
        <w:t>н</w:t>
      </w:r>
      <w:r w:rsidRPr="0063776B">
        <w:rPr>
          <w:rFonts w:ascii="Times New Roman" w:hAnsi="Times New Roman"/>
          <w:color w:val="000000"/>
          <w:sz w:val="26"/>
          <w:szCs w:val="26"/>
        </w:rPr>
        <w:t xml:space="preserve">а замещение должностей в УФСИН и учреждениях, подчиненных УФСИН, работниками УФСИН, замещающими указанные должности, и соблюдения ими требований к служебному поведению, предотвращению или урегулированию конфликта интересов, инициируется </w:t>
      </w:r>
      <w:r w:rsidRPr="0063776B">
        <w:rPr>
          <w:rFonts w:ascii="Times New Roman" w:hAnsi="Times New Roman"/>
          <w:color w:val="000000"/>
          <w:sz w:val="26"/>
          <w:szCs w:val="26"/>
        </w:rPr>
        <w:br/>
      </w:r>
      <w:r>
        <w:rPr>
          <w:rFonts w:ascii="Times New Roman" w:hAnsi="Times New Roman"/>
          <w:color w:val="000000"/>
          <w:sz w:val="26"/>
          <w:szCs w:val="26"/>
        </w:rPr>
        <w:t>ООРПКиИЛС</w:t>
      </w:r>
      <w:r w:rsidRPr="0063776B">
        <w:rPr>
          <w:rFonts w:ascii="Times New Roman" w:hAnsi="Times New Roman"/>
          <w:color w:val="000000"/>
          <w:sz w:val="26"/>
          <w:szCs w:val="26"/>
        </w:rPr>
        <w:t>.</w:t>
      </w:r>
    </w:p>
    <w:p w:rsidR="00C30FF3" w:rsidRPr="00370079" w:rsidRDefault="00C30FF3" w:rsidP="00F43C56">
      <w:pPr>
        <w:pStyle w:val="NoSpacing"/>
        <w:spacing w:line="218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370079">
        <w:rPr>
          <w:rFonts w:ascii="Times New Roman" w:hAnsi="Times New Roman"/>
          <w:sz w:val="26"/>
          <w:szCs w:val="26"/>
        </w:rPr>
        <w:t xml:space="preserve">епосредственное участие </w:t>
      </w:r>
      <w:r>
        <w:rPr>
          <w:rFonts w:ascii="Times New Roman" w:hAnsi="Times New Roman"/>
          <w:sz w:val="26"/>
          <w:szCs w:val="26"/>
        </w:rPr>
        <w:t>ОСБ</w:t>
      </w:r>
      <w:r w:rsidRPr="00370079">
        <w:rPr>
          <w:rFonts w:ascii="Times New Roman" w:hAnsi="Times New Roman"/>
          <w:sz w:val="26"/>
          <w:szCs w:val="26"/>
        </w:rPr>
        <w:t xml:space="preserve"> и проведение необходимых дополнительных мероприятий при проведении проверки достоверности и полноты сведений </w:t>
      </w:r>
      <w:r>
        <w:rPr>
          <w:rFonts w:ascii="Times New Roman" w:hAnsi="Times New Roman"/>
          <w:sz w:val="26"/>
          <w:szCs w:val="26"/>
        </w:rPr>
        <w:br/>
      </w:r>
      <w:r w:rsidRPr="00370079">
        <w:rPr>
          <w:rFonts w:ascii="Times New Roman" w:hAnsi="Times New Roman"/>
          <w:sz w:val="26"/>
          <w:szCs w:val="26"/>
        </w:rPr>
        <w:t xml:space="preserve">о доходах, расходах, об имуществе и обязательствах имущественного характера, контроле за расходами, изучении кандидатов на службу и передачу в </w:t>
      </w:r>
      <w:r>
        <w:rPr>
          <w:rFonts w:ascii="Times New Roman" w:hAnsi="Times New Roman"/>
          <w:sz w:val="26"/>
          <w:szCs w:val="26"/>
        </w:rPr>
        <w:t xml:space="preserve">ООРПКиИЛС </w:t>
      </w:r>
      <w:r w:rsidRPr="00370079">
        <w:rPr>
          <w:rFonts w:ascii="Times New Roman" w:hAnsi="Times New Roman"/>
          <w:sz w:val="26"/>
          <w:szCs w:val="26"/>
        </w:rPr>
        <w:t xml:space="preserve"> информации, достаточной для назначения проверок достоверности и полноты сведений о доходах, расходах, об имуществе и обязательствах имущественного характера, осуществления контроля за расходами</w:t>
      </w:r>
      <w:r>
        <w:rPr>
          <w:rFonts w:ascii="Times New Roman" w:hAnsi="Times New Roman"/>
          <w:sz w:val="26"/>
          <w:szCs w:val="26"/>
        </w:rPr>
        <w:t>.</w:t>
      </w:r>
    </w:p>
    <w:p w:rsidR="00C30FF3" w:rsidRPr="00433392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433392">
        <w:rPr>
          <w:rFonts w:ascii="Times New Roman" w:hAnsi="Times New Roman"/>
          <w:sz w:val="26"/>
          <w:szCs w:val="26"/>
        </w:rPr>
        <w:t>При поступлении результатов специальных психофизиологических исследований с применением инструментального психофизиологического опроса (ИПФО) с информацией комппрометирующего характера, ООРПКиИЛС знакомит с данным исследованием работников ОСБ.</w:t>
      </w:r>
    </w:p>
    <w:p w:rsidR="00C30FF3" w:rsidRPr="00433392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433392">
        <w:rPr>
          <w:rFonts w:ascii="Times New Roman" w:hAnsi="Times New Roman"/>
          <w:sz w:val="26"/>
          <w:szCs w:val="26"/>
        </w:rPr>
        <w:t>ООРПКиИЛС сообщает в ОСБ о результатах проверки либо о принятых мерах в течение 10 дней после окончания проверки.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При осуществлении обмена информацией указанные субъекты взаимодействия обязаны обеспечить недопустимость ее разглашения третьим лицам.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При наличии недостаточной для назначения проверки информации </w:t>
      </w:r>
      <w:r>
        <w:rPr>
          <w:rFonts w:ascii="Times New Roman" w:hAnsi="Times New Roman"/>
          <w:color w:val="000000"/>
          <w:sz w:val="26"/>
          <w:szCs w:val="26"/>
        </w:rPr>
        <w:t>ООРПКиИЛС</w:t>
      </w:r>
      <w:r w:rsidRPr="0063776B">
        <w:rPr>
          <w:rFonts w:ascii="Times New Roman" w:hAnsi="Times New Roman"/>
          <w:color w:val="000000"/>
          <w:sz w:val="26"/>
          <w:szCs w:val="26"/>
        </w:rPr>
        <w:t xml:space="preserve"> направляются запросы в ОСБ для получения дополнительных сведений. Срок рассмотрения таких запросов составляет 30 дней.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 xml:space="preserve">В целях организации эффективного взаимодействия </w:t>
      </w:r>
      <w:r>
        <w:rPr>
          <w:rFonts w:ascii="Times New Roman" w:hAnsi="Times New Roman"/>
          <w:color w:val="000000"/>
          <w:sz w:val="26"/>
          <w:szCs w:val="26"/>
        </w:rPr>
        <w:t>ООРПКи</w:t>
      </w:r>
      <w:r w:rsidRPr="0063776B">
        <w:rPr>
          <w:rFonts w:ascii="Times New Roman" w:hAnsi="Times New Roman"/>
          <w:color w:val="000000"/>
          <w:sz w:val="26"/>
          <w:szCs w:val="26"/>
        </w:rPr>
        <w:t xml:space="preserve">ИЛС и ОСБ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 xml:space="preserve">по итогам полугодия проводятся совместные совещания в присутствии руководителя, которому предоставлены полномочия по принятию решения 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о назначении проверки.</w:t>
      </w:r>
    </w:p>
    <w:p w:rsidR="00C30FF3" w:rsidRPr="0063776B" w:rsidRDefault="00C30FF3" w:rsidP="00F43C56">
      <w:pPr>
        <w:spacing w:line="218" w:lineRule="auto"/>
        <w:rPr>
          <w:rFonts w:ascii="Times New Roman" w:hAnsi="Times New Roman"/>
          <w:color w:val="000000"/>
          <w:sz w:val="26"/>
          <w:szCs w:val="26"/>
        </w:rPr>
      </w:pPr>
    </w:p>
    <w:p w:rsidR="00C30FF3" w:rsidRPr="0063776B" w:rsidRDefault="00C30FF3" w:rsidP="00F43C56">
      <w:pPr>
        <w:spacing w:line="218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63776B">
        <w:rPr>
          <w:rFonts w:ascii="Times New Roman" w:hAnsi="Times New Roman"/>
          <w:b/>
          <w:color w:val="000000"/>
          <w:sz w:val="26"/>
          <w:szCs w:val="26"/>
          <w:lang w:val="en-US"/>
        </w:rPr>
        <w:t>IV</w:t>
      </w:r>
      <w:r w:rsidRPr="0063776B">
        <w:rPr>
          <w:rFonts w:ascii="Times New Roman" w:hAnsi="Times New Roman"/>
          <w:b/>
          <w:color w:val="000000"/>
          <w:sz w:val="26"/>
          <w:szCs w:val="26"/>
        </w:rPr>
        <w:t xml:space="preserve">. Ответственность </w:t>
      </w:r>
    </w:p>
    <w:p w:rsidR="00C30FF3" w:rsidRPr="0063776B" w:rsidRDefault="00C30FF3" w:rsidP="00F43C56">
      <w:pPr>
        <w:spacing w:line="218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C30FF3" w:rsidRDefault="00C30FF3" w:rsidP="00F43C56">
      <w:pPr>
        <w:spacing w:line="218" w:lineRule="auto"/>
        <w:rPr>
          <w:rFonts w:ascii="Times New Roman" w:hAnsi="Times New Roman"/>
          <w:color w:val="000000"/>
          <w:sz w:val="26"/>
          <w:szCs w:val="26"/>
        </w:rPr>
      </w:pPr>
      <w:r w:rsidRPr="0063776B">
        <w:rPr>
          <w:rFonts w:ascii="Times New Roman" w:hAnsi="Times New Roman"/>
          <w:color w:val="000000"/>
          <w:sz w:val="26"/>
          <w:szCs w:val="26"/>
        </w:rPr>
        <w:t>Субъекты взаимодействия несут ответственность за разглашение</w:t>
      </w:r>
      <w:r w:rsidRPr="0063776B">
        <w:rPr>
          <w:rFonts w:ascii="Times New Roman" w:hAnsi="Times New Roman"/>
          <w:color w:val="000000"/>
          <w:sz w:val="26"/>
          <w:szCs w:val="26"/>
        </w:rPr>
        <w:br/>
        <w:t>или предоставление третьим лицам сведений, ставших им известными в ходе работы в соответствии с действующим законодательством, исключением составляют сведения, полученные в качестве разъяснения.</w:t>
      </w:r>
    </w:p>
    <w:p w:rsidR="00C30FF3" w:rsidRDefault="00C30FF3" w:rsidP="00F43C56">
      <w:pPr>
        <w:spacing w:line="218" w:lineRule="auto"/>
        <w:rPr>
          <w:rFonts w:ascii="Times New Roman" w:hAnsi="Times New Roman"/>
          <w:color w:val="000000"/>
          <w:sz w:val="26"/>
          <w:szCs w:val="26"/>
        </w:rPr>
      </w:pPr>
    </w:p>
    <w:p w:rsidR="00C30FF3" w:rsidRDefault="00C30FF3" w:rsidP="00F43C56">
      <w:pPr>
        <w:spacing w:line="218" w:lineRule="auto"/>
        <w:rPr>
          <w:rFonts w:ascii="Times New Roman" w:hAnsi="Times New Roman"/>
          <w:color w:val="000000"/>
          <w:sz w:val="26"/>
          <w:szCs w:val="26"/>
        </w:rPr>
      </w:pPr>
    </w:p>
    <w:p w:rsidR="00C30FF3" w:rsidRPr="00904430" w:rsidRDefault="00C30FF3" w:rsidP="00F43C56">
      <w:pPr>
        <w:spacing w:line="218" w:lineRule="auto"/>
        <w:ind w:firstLine="900"/>
        <w:rPr>
          <w:rFonts w:ascii="Times New Roman" w:hAnsi="Times New Roman"/>
          <w:sz w:val="26"/>
          <w:szCs w:val="26"/>
        </w:rPr>
      </w:pPr>
      <w:r w:rsidRPr="00904430">
        <w:rPr>
          <w:rFonts w:ascii="Times New Roman" w:hAnsi="Times New Roman"/>
          <w:sz w:val="26"/>
          <w:szCs w:val="26"/>
        </w:rPr>
        <w:t xml:space="preserve">Настоящий Регламент разработан в 2 экземплярах, которые хранятся в ООРПКиИЛС и </w:t>
      </w:r>
      <w:r>
        <w:rPr>
          <w:rFonts w:ascii="Times New Roman" w:hAnsi="Times New Roman"/>
          <w:sz w:val="26"/>
          <w:szCs w:val="26"/>
        </w:rPr>
        <w:t>ОСБ</w:t>
      </w:r>
      <w:r w:rsidRPr="00904430">
        <w:rPr>
          <w:rFonts w:ascii="Times New Roman" w:hAnsi="Times New Roman"/>
          <w:sz w:val="26"/>
          <w:szCs w:val="26"/>
        </w:rPr>
        <w:t>.</w:t>
      </w:r>
    </w:p>
    <w:p w:rsidR="00C30FF3" w:rsidRPr="00904430" w:rsidRDefault="00C30FF3" w:rsidP="00F43C56">
      <w:pPr>
        <w:spacing w:line="218" w:lineRule="auto"/>
        <w:ind w:firstLine="900"/>
        <w:rPr>
          <w:rFonts w:ascii="Times New Roman" w:hAnsi="Times New Roman"/>
          <w:sz w:val="26"/>
          <w:szCs w:val="26"/>
        </w:rPr>
      </w:pPr>
    </w:p>
    <w:p w:rsidR="00C30FF3" w:rsidRPr="00904430" w:rsidRDefault="00C30FF3" w:rsidP="00F43C56">
      <w:pPr>
        <w:spacing w:line="218" w:lineRule="auto"/>
        <w:ind w:firstLine="900"/>
        <w:rPr>
          <w:rFonts w:ascii="Times New Roman" w:hAnsi="Times New Roman"/>
          <w:sz w:val="26"/>
          <w:szCs w:val="26"/>
        </w:rPr>
      </w:pPr>
    </w:p>
    <w:sectPr w:rsidR="00C30FF3" w:rsidRPr="00904430" w:rsidSect="00F43C56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FF3" w:rsidRDefault="00C30FF3">
      <w:r>
        <w:separator/>
      </w:r>
    </w:p>
  </w:endnote>
  <w:endnote w:type="continuationSeparator" w:id="0">
    <w:p w:rsidR="00C30FF3" w:rsidRDefault="00C30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FF3" w:rsidRDefault="00C30FF3">
      <w:r>
        <w:separator/>
      </w:r>
    </w:p>
  </w:footnote>
  <w:footnote w:type="continuationSeparator" w:id="0">
    <w:p w:rsidR="00C30FF3" w:rsidRDefault="00C30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F3" w:rsidRDefault="00C30FF3" w:rsidP="00F43C5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0FF3" w:rsidRDefault="00C30F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F3" w:rsidRPr="00903045" w:rsidRDefault="00C30FF3" w:rsidP="00F43C56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903045">
      <w:rPr>
        <w:rStyle w:val="PageNumber"/>
        <w:rFonts w:ascii="Times New Roman" w:hAnsi="Times New Roman"/>
        <w:sz w:val="24"/>
        <w:szCs w:val="24"/>
      </w:rPr>
      <w:fldChar w:fldCharType="begin"/>
    </w:r>
    <w:r w:rsidRPr="00903045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903045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Pr="00903045">
      <w:rPr>
        <w:rStyle w:val="PageNumber"/>
        <w:rFonts w:ascii="Times New Roman" w:hAnsi="Times New Roman"/>
        <w:sz w:val="24"/>
        <w:szCs w:val="24"/>
      </w:rPr>
      <w:fldChar w:fldCharType="end"/>
    </w:r>
  </w:p>
  <w:p w:rsidR="00C30FF3" w:rsidRDefault="00C30F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5051"/>
    <w:multiLevelType w:val="multilevel"/>
    <w:tmpl w:val="136A1A8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4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AAE0A27"/>
    <w:multiLevelType w:val="multilevel"/>
    <w:tmpl w:val="3E5229B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CD54121"/>
    <w:multiLevelType w:val="multilevel"/>
    <w:tmpl w:val="A49C96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3BB"/>
    <w:rsid w:val="000003BF"/>
    <w:rsid w:val="0000099F"/>
    <w:rsid w:val="00000BBD"/>
    <w:rsid w:val="00001D97"/>
    <w:rsid w:val="0000267F"/>
    <w:rsid w:val="00002A00"/>
    <w:rsid w:val="000037EF"/>
    <w:rsid w:val="00003806"/>
    <w:rsid w:val="0000392E"/>
    <w:rsid w:val="00003E9C"/>
    <w:rsid w:val="000044FB"/>
    <w:rsid w:val="00004E95"/>
    <w:rsid w:val="00004EF5"/>
    <w:rsid w:val="00005215"/>
    <w:rsid w:val="000053B6"/>
    <w:rsid w:val="000054F0"/>
    <w:rsid w:val="00005596"/>
    <w:rsid w:val="00005CAF"/>
    <w:rsid w:val="00006CD5"/>
    <w:rsid w:val="00007132"/>
    <w:rsid w:val="00007533"/>
    <w:rsid w:val="00010F25"/>
    <w:rsid w:val="0001192B"/>
    <w:rsid w:val="00011CCB"/>
    <w:rsid w:val="00011E0A"/>
    <w:rsid w:val="000123B1"/>
    <w:rsid w:val="0001250D"/>
    <w:rsid w:val="00013413"/>
    <w:rsid w:val="00013D2F"/>
    <w:rsid w:val="000145C7"/>
    <w:rsid w:val="0001567B"/>
    <w:rsid w:val="00016C15"/>
    <w:rsid w:val="00016C69"/>
    <w:rsid w:val="000170CC"/>
    <w:rsid w:val="000173F3"/>
    <w:rsid w:val="000175A3"/>
    <w:rsid w:val="00017875"/>
    <w:rsid w:val="00017D89"/>
    <w:rsid w:val="00020F12"/>
    <w:rsid w:val="00021720"/>
    <w:rsid w:val="00021D42"/>
    <w:rsid w:val="000223D2"/>
    <w:rsid w:val="00023220"/>
    <w:rsid w:val="0002334A"/>
    <w:rsid w:val="000239AB"/>
    <w:rsid w:val="00023D43"/>
    <w:rsid w:val="00023F8F"/>
    <w:rsid w:val="00024D56"/>
    <w:rsid w:val="00025631"/>
    <w:rsid w:val="000259ED"/>
    <w:rsid w:val="00026540"/>
    <w:rsid w:val="00026C15"/>
    <w:rsid w:val="00027EC8"/>
    <w:rsid w:val="000301E8"/>
    <w:rsid w:val="00031C93"/>
    <w:rsid w:val="0003225D"/>
    <w:rsid w:val="0003252C"/>
    <w:rsid w:val="00032F5E"/>
    <w:rsid w:val="00032F66"/>
    <w:rsid w:val="00033ACE"/>
    <w:rsid w:val="00034453"/>
    <w:rsid w:val="00034C3F"/>
    <w:rsid w:val="00034D15"/>
    <w:rsid w:val="000352EF"/>
    <w:rsid w:val="0003569A"/>
    <w:rsid w:val="00036C81"/>
    <w:rsid w:val="00036D51"/>
    <w:rsid w:val="00036DE1"/>
    <w:rsid w:val="00036E97"/>
    <w:rsid w:val="00037074"/>
    <w:rsid w:val="000370AD"/>
    <w:rsid w:val="0003711A"/>
    <w:rsid w:val="00037240"/>
    <w:rsid w:val="000401C5"/>
    <w:rsid w:val="00041272"/>
    <w:rsid w:val="000413E8"/>
    <w:rsid w:val="0004173D"/>
    <w:rsid w:val="00042A2D"/>
    <w:rsid w:val="00042F6D"/>
    <w:rsid w:val="0004338B"/>
    <w:rsid w:val="00044E2D"/>
    <w:rsid w:val="00044E6E"/>
    <w:rsid w:val="000451EB"/>
    <w:rsid w:val="00046516"/>
    <w:rsid w:val="000466CC"/>
    <w:rsid w:val="00046E53"/>
    <w:rsid w:val="00047020"/>
    <w:rsid w:val="000474EE"/>
    <w:rsid w:val="00051AAA"/>
    <w:rsid w:val="00052166"/>
    <w:rsid w:val="00053058"/>
    <w:rsid w:val="0005316E"/>
    <w:rsid w:val="00053A21"/>
    <w:rsid w:val="00054040"/>
    <w:rsid w:val="000543BC"/>
    <w:rsid w:val="00054857"/>
    <w:rsid w:val="0005487A"/>
    <w:rsid w:val="00055555"/>
    <w:rsid w:val="000555CD"/>
    <w:rsid w:val="000556F9"/>
    <w:rsid w:val="00055786"/>
    <w:rsid w:val="000557C1"/>
    <w:rsid w:val="000559F2"/>
    <w:rsid w:val="000560A9"/>
    <w:rsid w:val="00057A97"/>
    <w:rsid w:val="0006161A"/>
    <w:rsid w:val="00061ECC"/>
    <w:rsid w:val="00063361"/>
    <w:rsid w:val="00063B23"/>
    <w:rsid w:val="000643A7"/>
    <w:rsid w:val="00064793"/>
    <w:rsid w:val="00064910"/>
    <w:rsid w:val="00064B85"/>
    <w:rsid w:val="000650D6"/>
    <w:rsid w:val="00065D9A"/>
    <w:rsid w:val="0006739B"/>
    <w:rsid w:val="00070C45"/>
    <w:rsid w:val="0007196C"/>
    <w:rsid w:val="00072818"/>
    <w:rsid w:val="00072E91"/>
    <w:rsid w:val="0007374E"/>
    <w:rsid w:val="00077EEA"/>
    <w:rsid w:val="00077FB5"/>
    <w:rsid w:val="00080384"/>
    <w:rsid w:val="000803EE"/>
    <w:rsid w:val="000815AE"/>
    <w:rsid w:val="00081F90"/>
    <w:rsid w:val="00082497"/>
    <w:rsid w:val="00082BD6"/>
    <w:rsid w:val="0008345C"/>
    <w:rsid w:val="0008458D"/>
    <w:rsid w:val="00084D16"/>
    <w:rsid w:val="0008535F"/>
    <w:rsid w:val="00086768"/>
    <w:rsid w:val="00086A7E"/>
    <w:rsid w:val="00086C7C"/>
    <w:rsid w:val="00086DC9"/>
    <w:rsid w:val="00087481"/>
    <w:rsid w:val="000909B6"/>
    <w:rsid w:val="00091301"/>
    <w:rsid w:val="00091658"/>
    <w:rsid w:val="000916A2"/>
    <w:rsid w:val="00092C84"/>
    <w:rsid w:val="00092EEB"/>
    <w:rsid w:val="00093038"/>
    <w:rsid w:val="0009303C"/>
    <w:rsid w:val="00093403"/>
    <w:rsid w:val="0009381E"/>
    <w:rsid w:val="00093CD5"/>
    <w:rsid w:val="00094344"/>
    <w:rsid w:val="0009457C"/>
    <w:rsid w:val="000956DA"/>
    <w:rsid w:val="00095855"/>
    <w:rsid w:val="00095B68"/>
    <w:rsid w:val="00097D0E"/>
    <w:rsid w:val="000A0649"/>
    <w:rsid w:val="000A0A60"/>
    <w:rsid w:val="000A0F7C"/>
    <w:rsid w:val="000A1334"/>
    <w:rsid w:val="000A17E2"/>
    <w:rsid w:val="000A1A35"/>
    <w:rsid w:val="000A202D"/>
    <w:rsid w:val="000A23C0"/>
    <w:rsid w:val="000A255C"/>
    <w:rsid w:val="000A27A7"/>
    <w:rsid w:val="000A2F64"/>
    <w:rsid w:val="000A2F6B"/>
    <w:rsid w:val="000A3090"/>
    <w:rsid w:val="000A4AE9"/>
    <w:rsid w:val="000A4C8C"/>
    <w:rsid w:val="000A5266"/>
    <w:rsid w:val="000A5A4E"/>
    <w:rsid w:val="000A64C9"/>
    <w:rsid w:val="000A6BC7"/>
    <w:rsid w:val="000A6D04"/>
    <w:rsid w:val="000B0819"/>
    <w:rsid w:val="000B0CE2"/>
    <w:rsid w:val="000B19FF"/>
    <w:rsid w:val="000B2321"/>
    <w:rsid w:val="000B39E9"/>
    <w:rsid w:val="000B3CA5"/>
    <w:rsid w:val="000B3D1E"/>
    <w:rsid w:val="000B4806"/>
    <w:rsid w:val="000B5BE0"/>
    <w:rsid w:val="000B6141"/>
    <w:rsid w:val="000B689C"/>
    <w:rsid w:val="000B6AEC"/>
    <w:rsid w:val="000B6B5A"/>
    <w:rsid w:val="000B7214"/>
    <w:rsid w:val="000B7A12"/>
    <w:rsid w:val="000C040F"/>
    <w:rsid w:val="000C0B7E"/>
    <w:rsid w:val="000C1525"/>
    <w:rsid w:val="000C1548"/>
    <w:rsid w:val="000C1D19"/>
    <w:rsid w:val="000C2E65"/>
    <w:rsid w:val="000C2E7A"/>
    <w:rsid w:val="000C3DC7"/>
    <w:rsid w:val="000C41AA"/>
    <w:rsid w:val="000C49B6"/>
    <w:rsid w:val="000C5034"/>
    <w:rsid w:val="000C56F9"/>
    <w:rsid w:val="000C7006"/>
    <w:rsid w:val="000C7118"/>
    <w:rsid w:val="000C76FE"/>
    <w:rsid w:val="000D123E"/>
    <w:rsid w:val="000D2930"/>
    <w:rsid w:val="000D2989"/>
    <w:rsid w:val="000D3399"/>
    <w:rsid w:val="000D4A4C"/>
    <w:rsid w:val="000D4CC8"/>
    <w:rsid w:val="000D4DBF"/>
    <w:rsid w:val="000D4E69"/>
    <w:rsid w:val="000D521D"/>
    <w:rsid w:val="000D5672"/>
    <w:rsid w:val="000D6006"/>
    <w:rsid w:val="000D6058"/>
    <w:rsid w:val="000D625B"/>
    <w:rsid w:val="000D6CF5"/>
    <w:rsid w:val="000D70EF"/>
    <w:rsid w:val="000D7FC7"/>
    <w:rsid w:val="000E0F02"/>
    <w:rsid w:val="000E1692"/>
    <w:rsid w:val="000E1B0E"/>
    <w:rsid w:val="000E3216"/>
    <w:rsid w:val="000E35B8"/>
    <w:rsid w:val="000E3B74"/>
    <w:rsid w:val="000E48B5"/>
    <w:rsid w:val="000E5481"/>
    <w:rsid w:val="000E586D"/>
    <w:rsid w:val="000E6158"/>
    <w:rsid w:val="000E658D"/>
    <w:rsid w:val="000E6786"/>
    <w:rsid w:val="000E6BCB"/>
    <w:rsid w:val="000E6FFC"/>
    <w:rsid w:val="000E7177"/>
    <w:rsid w:val="000E7C82"/>
    <w:rsid w:val="000F044D"/>
    <w:rsid w:val="000F063F"/>
    <w:rsid w:val="000F1B13"/>
    <w:rsid w:val="000F1C10"/>
    <w:rsid w:val="000F2643"/>
    <w:rsid w:val="000F292B"/>
    <w:rsid w:val="000F2C70"/>
    <w:rsid w:val="000F45B0"/>
    <w:rsid w:val="000F48C8"/>
    <w:rsid w:val="000F5048"/>
    <w:rsid w:val="000F508C"/>
    <w:rsid w:val="000F531A"/>
    <w:rsid w:val="000F57AF"/>
    <w:rsid w:val="000F5C27"/>
    <w:rsid w:val="000F5D3E"/>
    <w:rsid w:val="000F74D3"/>
    <w:rsid w:val="000F7894"/>
    <w:rsid w:val="000F7CA3"/>
    <w:rsid w:val="00101290"/>
    <w:rsid w:val="001014BC"/>
    <w:rsid w:val="00101C1C"/>
    <w:rsid w:val="0010316F"/>
    <w:rsid w:val="00103773"/>
    <w:rsid w:val="0010544A"/>
    <w:rsid w:val="00105626"/>
    <w:rsid w:val="00105D84"/>
    <w:rsid w:val="00106E45"/>
    <w:rsid w:val="001079FC"/>
    <w:rsid w:val="00107D40"/>
    <w:rsid w:val="001100CB"/>
    <w:rsid w:val="0011019F"/>
    <w:rsid w:val="001104B7"/>
    <w:rsid w:val="00110C9E"/>
    <w:rsid w:val="00111211"/>
    <w:rsid w:val="001112B7"/>
    <w:rsid w:val="001120C2"/>
    <w:rsid w:val="001134CC"/>
    <w:rsid w:val="0011385A"/>
    <w:rsid w:val="00113A42"/>
    <w:rsid w:val="00113EB2"/>
    <w:rsid w:val="00114140"/>
    <w:rsid w:val="0011414E"/>
    <w:rsid w:val="00115320"/>
    <w:rsid w:val="00115A0B"/>
    <w:rsid w:val="00115D66"/>
    <w:rsid w:val="00115FD0"/>
    <w:rsid w:val="0011654A"/>
    <w:rsid w:val="00116D29"/>
    <w:rsid w:val="001174AC"/>
    <w:rsid w:val="00121D64"/>
    <w:rsid w:val="001222F4"/>
    <w:rsid w:val="001226D1"/>
    <w:rsid w:val="0012291A"/>
    <w:rsid w:val="00122ABE"/>
    <w:rsid w:val="001230BD"/>
    <w:rsid w:val="001233F0"/>
    <w:rsid w:val="001235E0"/>
    <w:rsid w:val="00123A16"/>
    <w:rsid w:val="001250BA"/>
    <w:rsid w:val="0012514C"/>
    <w:rsid w:val="00126513"/>
    <w:rsid w:val="00126B4B"/>
    <w:rsid w:val="00127FB1"/>
    <w:rsid w:val="001300EF"/>
    <w:rsid w:val="00131585"/>
    <w:rsid w:val="00131C58"/>
    <w:rsid w:val="00131E3A"/>
    <w:rsid w:val="0013271B"/>
    <w:rsid w:val="00132A2E"/>
    <w:rsid w:val="001331B2"/>
    <w:rsid w:val="00133CD4"/>
    <w:rsid w:val="00134225"/>
    <w:rsid w:val="00134E5E"/>
    <w:rsid w:val="00135214"/>
    <w:rsid w:val="0013611A"/>
    <w:rsid w:val="00137D9D"/>
    <w:rsid w:val="00140478"/>
    <w:rsid w:val="00140F4C"/>
    <w:rsid w:val="00141D32"/>
    <w:rsid w:val="00142EA6"/>
    <w:rsid w:val="00143778"/>
    <w:rsid w:val="00143837"/>
    <w:rsid w:val="00143986"/>
    <w:rsid w:val="001439B2"/>
    <w:rsid w:val="00143F3B"/>
    <w:rsid w:val="00144736"/>
    <w:rsid w:val="0014488F"/>
    <w:rsid w:val="00144C68"/>
    <w:rsid w:val="00144E5A"/>
    <w:rsid w:val="00145496"/>
    <w:rsid w:val="001456A1"/>
    <w:rsid w:val="00145B3C"/>
    <w:rsid w:val="00145EDA"/>
    <w:rsid w:val="00147ADA"/>
    <w:rsid w:val="00147B08"/>
    <w:rsid w:val="00147BE1"/>
    <w:rsid w:val="001500B8"/>
    <w:rsid w:val="00150B45"/>
    <w:rsid w:val="00151124"/>
    <w:rsid w:val="00151701"/>
    <w:rsid w:val="001519AD"/>
    <w:rsid w:val="00151E41"/>
    <w:rsid w:val="001520FE"/>
    <w:rsid w:val="0015237C"/>
    <w:rsid w:val="00152471"/>
    <w:rsid w:val="00153066"/>
    <w:rsid w:val="00153285"/>
    <w:rsid w:val="001532EA"/>
    <w:rsid w:val="00153322"/>
    <w:rsid w:val="0015385D"/>
    <w:rsid w:val="00154163"/>
    <w:rsid w:val="00155027"/>
    <w:rsid w:val="00155117"/>
    <w:rsid w:val="001569E5"/>
    <w:rsid w:val="001573B6"/>
    <w:rsid w:val="00157B06"/>
    <w:rsid w:val="001603FB"/>
    <w:rsid w:val="00160CEC"/>
    <w:rsid w:val="001610C5"/>
    <w:rsid w:val="00161276"/>
    <w:rsid w:val="00161BF9"/>
    <w:rsid w:val="0016237E"/>
    <w:rsid w:val="001633B4"/>
    <w:rsid w:val="0016385E"/>
    <w:rsid w:val="00163B97"/>
    <w:rsid w:val="00163DBD"/>
    <w:rsid w:val="00163F3C"/>
    <w:rsid w:val="00164158"/>
    <w:rsid w:val="001645EF"/>
    <w:rsid w:val="001651BE"/>
    <w:rsid w:val="00165CC7"/>
    <w:rsid w:val="001662C2"/>
    <w:rsid w:val="00166963"/>
    <w:rsid w:val="001669DD"/>
    <w:rsid w:val="001676F2"/>
    <w:rsid w:val="001703F0"/>
    <w:rsid w:val="00170509"/>
    <w:rsid w:val="001705BC"/>
    <w:rsid w:val="00170F6E"/>
    <w:rsid w:val="001725BA"/>
    <w:rsid w:val="0017266C"/>
    <w:rsid w:val="00172CC1"/>
    <w:rsid w:val="00172D6F"/>
    <w:rsid w:val="00173228"/>
    <w:rsid w:val="00173BA1"/>
    <w:rsid w:val="00173C70"/>
    <w:rsid w:val="00173D23"/>
    <w:rsid w:val="00173EB7"/>
    <w:rsid w:val="00174FD8"/>
    <w:rsid w:val="00177260"/>
    <w:rsid w:val="0017737F"/>
    <w:rsid w:val="001774EF"/>
    <w:rsid w:val="00180908"/>
    <w:rsid w:val="0018185D"/>
    <w:rsid w:val="001819E0"/>
    <w:rsid w:val="00182281"/>
    <w:rsid w:val="00182EEF"/>
    <w:rsid w:val="00183B85"/>
    <w:rsid w:val="001841CF"/>
    <w:rsid w:val="00184B91"/>
    <w:rsid w:val="00185670"/>
    <w:rsid w:val="00185719"/>
    <w:rsid w:val="001857AC"/>
    <w:rsid w:val="00185D98"/>
    <w:rsid w:val="00187376"/>
    <w:rsid w:val="00187BB5"/>
    <w:rsid w:val="00187D96"/>
    <w:rsid w:val="0019011A"/>
    <w:rsid w:val="00190BB5"/>
    <w:rsid w:val="00191597"/>
    <w:rsid w:val="001917AC"/>
    <w:rsid w:val="00191BCC"/>
    <w:rsid w:val="001934B9"/>
    <w:rsid w:val="00193DF9"/>
    <w:rsid w:val="00194A6F"/>
    <w:rsid w:val="001974BF"/>
    <w:rsid w:val="001A0C29"/>
    <w:rsid w:val="001A0DAC"/>
    <w:rsid w:val="001A1E5F"/>
    <w:rsid w:val="001A23DF"/>
    <w:rsid w:val="001A3062"/>
    <w:rsid w:val="001A3B3A"/>
    <w:rsid w:val="001A423F"/>
    <w:rsid w:val="001A4FF1"/>
    <w:rsid w:val="001A635E"/>
    <w:rsid w:val="001A64A8"/>
    <w:rsid w:val="001A6CF1"/>
    <w:rsid w:val="001A7CA1"/>
    <w:rsid w:val="001B087B"/>
    <w:rsid w:val="001B090D"/>
    <w:rsid w:val="001B21A8"/>
    <w:rsid w:val="001B3140"/>
    <w:rsid w:val="001B3A61"/>
    <w:rsid w:val="001B5774"/>
    <w:rsid w:val="001B64E5"/>
    <w:rsid w:val="001B6865"/>
    <w:rsid w:val="001B7043"/>
    <w:rsid w:val="001B75E2"/>
    <w:rsid w:val="001B772C"/>
    <w:rsid w:val="001B775C"/>
    <w:rsid w:val="001B7BEA"/>
    <w:rsid w:val="001C19F4"/>
    <w:rsid w:val="001C1C45"/>
    <w:rsid w:val="001C1CB2"/>
    <w:rsid w:val="001C2252"/>
    <w:rsid w:val="001C2E16"/>
    <w:rsid w:val="001C3532"/>
    <w:rsid w:val="001C3E08"/>
    <w:rsid w:val="001C4183"/>
    <w:rsid w:val="001C4197"/>
    <w:rsid w:val="001C4CC9"/>
    <w:rsid w:val="001C4F01"/>
    <w:rsid w:val="001C6802"/>
    <w:rsid w:val="001C6A3A"/>
    <w:rsid w:val="001C7B5E"/>
    <w:rsid w:val="001D009D"/>
    <w:rsid w:val="001D191A"/>
    <w:rsid w:val="001D1DBC"/>
    <w:rsid w:val="001D2776"/>
    <w:rsid w:val="001D32AB"/>
    <w:rsid w:val="001D44EF"/>
    <w:rsid w:val="001D4817"/>
    <w:rsid w:val="001D5898"/>
    <w:rsid w:val="001D6474"/>
    <w:rsid w:val="001D6635"/>
    <w:rsid w:val="001D6B8E"/>
    <w:rsid w:val="001D704A"/>
    <w:rsid w:val="001D75B6"/>
    <w:rsid w:val="001D76E5"/>
    <w:rsid w:val="001E0EF8"/>
    <w:rsid w:val="001E1552"/>
    <w:rsid w:val="001E19D9"/>
    <w:rsid w:val="001E1B87"/>
    <w:rsid w:val="001E1EE0"/>
    <w:rsid w:val="001E29E1"/>
    <w:rsid w:val="001E2CA6"/>
    <w:rsid w:val="001E4A7E"/>
    <w:rsid w:val="001E4C14"/>
    <w:rsid w:val="001E4D2B"/>
    <w:rsid w:val="001E5195"/>
    <w:rsid w:val="001E5AF4"/>
    <w:rsid w:val="001E5E40"/>
    <w:rsid w:val="001E61A2"/>
    <w:rsid w:val="001E6C14"/>
    <w:rsid w:val="001E6C93"/>
    <w:rsid w:val="001E7D48"/>
    <w:rsid w:val="001E7DCF"/>
    <w:rsid w:val="001E7E87"/>
    <w:rsid w:val="001F061C"/>
    <w:rsid w:val="001F18ED"/>
    <w:rsid w:val="001F25FC"/>
    <w:rsid w:val="001F272D"/>
    <w:rsid w:val="001F2804"/>
    <w:rsid w:val="001F2B31"/>
    <w:rsid w:val="001F3253"/>
    <w:rsid w:val="001F3456"/>
    <w:rsid w:val="001F36DE"/>
    <w:rsid w:val="001F39F3"/>
    <w:rsid w:val="001F5199"/>
    <w:rsid w:val="001F5C17"/>
    <w:rsid w:val="001F62C0"/>
    <w:rsid w:val="001F6A73"/>
    <w:rsid w:val="001F778C"/>
    <w:rsid w:val="001F799F"/>
    <w:rsid w:val="0020037A"/>
    <w:rsid w:val="00200AED"/>
    <w:rsid w:val="00201591"/>
    <w:rsid w:val="00202355"/>
    <w:rsid w:val="0020278D"/>
    <w:rsid w:val="0020282D"/>
    <w:rsid w:val="00202B47"/>
    <w:rsid w:val="002035C7"/>
    <w:rsid w:val="00204234"/>
    <w:rsid w:val="00204264"/>
    <w:rsid w:val="0020481B"/>
    <w:rsid w:val="00205365"/>
    <w:rsid w:val="0020547F"/>
    <w:rsid w:val="002055FD"/>
    <w:rsid w:val="00205F80"/>
    <w:rsid w:val="00206B6B"/>
    <w:rsid w:val="00206C6E"/>
    <w:rsid w:val="00206D7B"/>
    <w:rsid w:val="00206D87"/>
    <w:rsid w:val="0020787C"/>
    <w:rsid w:val="00210C25"/>
    <w:rsid w:val="00211089"/>
    <w:rsid w:val="00211167"/>
    <w:rsid w:val="002122B2"/>
    <w:rsid w:val="002133BB"/>
    <w:rsid w:val="00213656"/>
    <w:rsid w:val="00213AF5"/>
    <w:rsid w:val="00214ABF"/>
    <w:rsid w:val="00214B61"/>
    <w:rsid w:val="00215009"/>
    <w:rsid w:val="0021506E"/>
    <w:rsid w:val="002165F2"/>
    <w:rsid w:val="00216606"/>
    <w:rsid w:val="002166FA"/>
    <w:rsid w:val="00217941"/>
    <w:rsid w:val="0022128F"/>
    <w:rsid w:val="00221A34"/>
    <w:rsid w:val="002223AF"/>
    <w:rsid w:val="00222E1A"/>
    <w:rsid w:val="00222FD6"/>
    <w:rsid w:val="002231EF"/>
    <w:rsid w:val="00223DEA"/>
    <w:rsid w:val="00225970"/>
    <w:rsid w:val="00225F69"/>
    <w:rsid w:val="002269CB"/>
    <w:rsid w:val="00226A92"/>
    <w:rsid w:val="0022733C"/>
    <w:rsid w:val="00227C0C"/>
    <w:rsid w:val="00230746"/>
    <w:rsid w:val="00232465"/>
    <w:rsid w:val="00232613"/>
    <w:rsid w:val="002334B8"/>
    <w:rsid w:val="002346DD"/>
    <w:rsid w:val="00234D52"/>
    <w:rsid w:val="0023585B"/>
    <w:rsid w:val="002364E5"/>
    <w:rsid w:val="00236BFF"/>
    <w:rsid w:val="002412A4"/>
    <w:rsid w:val="002419B6"/>
    <w:rsid w:val="00241ECD"/>
    <w:rsid w:val="00242286"/>
    <w:rsid w:val="0024245A"/>
    <w:rsid w:val="002425F7"/>
    <w:rsid w:val="00243078"/>
    <w:rsid w:val="0024346F"/>
    <w:rsid w:val="0024392F"/>
    <w:rsid w:val="00243AAB"/>
    <w:rsid w:val="00244109"/>
    <w:rsid w:val="002442E3"/>
    <w:rsid w:val="002446CA"/>
    <w:rsid w:val="00244705"/>
    <w:rsid w:val="00244ABE"/>
    <w:rsid w:val="00245AD9"/>
    <w:rsid w:val="0024685C"/>
    <w:rsid w:val="002472D4"/>
    <w:rsid w:val="002478BD"/>
    <w:rsid w:val="00247A00"/>
    <w:rsid w:val="00247C8A"/>
    <w:rsid w:val="002500FE"/>
    <w:rsid w:val="002501BE"/>
    <w:rsid w:val="002501C2"/>
    <w:rsid w:val="002503C1"/>
    <w:rsid w:val="00250750"/>
    <w:rsid w:val="00250C98"/>
    <w:rsid w:val="002514FB"/>
    <w:rsid w:val="00251AC5"/>
    <w:rsid w:val="0025240F"/>
    <w:rsid w:val="0025464B"/>
    <w:rsid w:val="0025472B"/>
    <w:rsid w:val="00254EBD"/>
    <w:rsid w:val="00254FA9"/>
    <w:rsid w:val="00255B4C"/>
    <w:rsid w:val="00255BF3"/>
    <w:rsid w:val="00255C91"/>
    <w:rsid w:val="00255D9C"/>
    <w:rsid w:val="00255EAD"/>
    <w:rsid w:val="00256BC7"/>
    <w:rsid w:val="00257816"/>
    <w:rsid w:val="0026029A"/>
    <w:rsid w:val="00261823"/>
    <w:rsid w:val="00261B81"/>
    <w:rsid w:val="00261D7A"/>
    <w:rsid w:val="00261EE8"/>
    <w:rsid w:val="00262D7A"/>
    <w:rsid w:val="002643BF"/>
    <w:rsid w:val="00264891"/>
    <w:rsid w:val="00264908"/>
    <w:rsid w:val="00264C4C"/>
    <w:rsid w:val="00265022"/>
    <w:rsid w:val="00266103"/>
    <w:rsid w:val="002665DC"/>
    <w:rsid w:val="0026671D"/>
    <w:rsid w:val="00266AF9"/>
    <w:rsid w:val="002670AC"/>
    <w:rsid w:val="00267284"/>
    <w:rsid w:val="00267503"/>
    <w:rsid w:val="002676CD"/>
    <w:rsid w:val="00267D49"/>
    <w:rsid w:val="00267E3C"/>
    <w:rsid w:val="00270071"/>
    <w:rsid w:val="0027053C"/>
    <w:rsid w:val="002706B9"/>
    <w:rsid w:val="00271459"/>
    <w:rsid w:val="00271664"/>
    <w:rsid w:val="00271979"/>
    <w:rsid w:val="00271F7B"/>
    <w:rsid w:val="00272E1F"/>
    <w:rsid w:val="00272FBB"/>
    <w:rsid w:val="0027330D"/>
    <w:rsid w:val="0027374D"/>
    <w:rsid w:val="0027455E"/>
    <w:rsid w:val="00274922"/>
    <w:rsid w:val="00275A1A"/>
    <w:rsid w:val="00275F55"/>
    <w:rsid w:val="002762A0"/>
    <w:rsid w:val="002762E9"/>
    <w:rsid w:val="00276624"/>
    <w:rsid w:val="00276AEF"/>
    <w:rsid w:val="00276C38"/>
    <w:rsid w:val="0027797E"/>
    <w:rsid w:val="0028146E"/>
    <w:rsid w:val="00281AD2"/>
    <w:rsid w:val="00281B6D"/>
    <w:rsid w:val="0028220C"/>
    <w:rsid w:val="00282B0D"/>
    <w:rsid w:val="00283392"/>
    <w:rsid w:val="002842E5"/>
    <w:rsid w:val="00284612"/>
    <w:rsid w:val="00284664"/>
    <w:rsid w:val="002849BB"/>
    <w:rsid w:val="00284C9D"/>
    <w:rsid w:val="00284F45"/>
    <w:rsid w:val="00285060"/>
    <w:rsid w:val="00286F82"/>
    <w:rsid w:val="0028711E"/>
    <w:rsid w:val="0028724D"/>
    <w:rsid w:val="00287FDD"/>
    <w:rsid w:val="00290722"/>
    <w:rsid w:val="00290AB9"/>
    <w:rsid w:val="00291EC2"/>
    <w:rsid w:val="002920EF"/>
    <w:rsid w:val="00292D8A"/>
    <w:rsid w:val="00293AE5"/>
    <w:rsid w:val="00293BA5"/>
    <w:rsid w:val="0029522E"/>
    <w:rsid w:val="00296018"/>
    <w:rsid w:val="00296498"/>
    <w:rsid w:val="00296E81"/>
    <w:rsid w:val="002973C7"/>
    <w:rsid w:val="00297438"/>
    <w:rsid w:val="002A0381"/>
    <w:rsid w:val="002A0440"/>
    <w:rsid w:val="002A0C04"/>
    <w:rsid w:val="002A22F8"/>
    <w:rsid w:val="002A3689"/>
    <w:rsid w:val="002A3F78"/>
    <w:rsid w:val="002A4F4F"/>
    <w:rsid w:val="002A5722"/>
    <w:rsid w:val="002A64D5"/>
    <w:rsid w:val="002A7743"/>
    <w:rsid w:val="002B006A"/>
    <w:rsid w:val="002B0167"/>
    <w:rsid w:val="002B038C"/>
    <w:rsid w:val="002B0C87"/>
    <w:rsid w:val="002B0CEC"/>
    <w:rsid w:val="002B11CD"/>
    <w:rsid w:val="002B1529"/>
    <w:rsid w:val="002B1787"/>
    <w:rsid w:val="002B19FB"/>
    <w:rsid w:val="002B1BEF"/>
    <w:rsid w:val="002B1F67"/>
    <w:rsid w:val="002B3029"/>
    <w:rsid w:val="002B3443"/>
    <w:rsid w:val="002B419B"/>
    <w:rsid w:val="002B4976"/>
    <w:rsid w:val="002B4E4E"/>
    <w:rsid w:val="002B56EA"/>
    <w:rsid w:val="002B61E3"/>
    <w:rsid w:val="002B7437"/>
    <w:rsid w:val="002B752A"/>
    <w:rsid w:val="002B7A0D"/>
    <w:rsid w:val="002C0267"/>
    <w:rsid w:val="002C0294"/>
    <w:rsid w:val="002C0F81"/>
    <w:rsid w:val="002C1B1F"/>
    <w:rsid w:val="002C259C"/>
    <w:rsid w:val="002C3016"/>
    <w:rsid w:val="002C3BBC"/>
    <w:rsid w:val="002C3E7E"/>
    <w:rsid w:val="002C3E91"/>
    <w:rsid w:val="002C4A1C"/>
    <w:rsid w:val="002C4DFC"/>
    <w:rsid w:val="002C64FC"/>
    <w:rsid w:val="002C6A1C"/>
    <w:rsid w:val="002C745B"/>
    <w:rsid w:val="002C7E09"/>
    <w:rsid w:val="002C7FCC"/>
    <w:rsid w:val="002C7FDD"/>
    <w:rsid w:val="002D0532"/>
    <w:rsid w:val="002D0820"/>
    <w:rsid w:val="002D0920"/>
    <w:rsid w:val="002D1169"/>
    <w:rsid w:val="002D1C86"/>
    <w:rsid w:val="002D41D6"/>
    <w:rsid w:val="002D4866"/>
    <w:rsid w:val="002D4A61"/>
    <w:rsid w:val="002D545E"/>
    <w:rsid w:val="002D55FF"/>
    <w:rsid w:val="002D5D5E"/>
    <w:rsid w:val="002D5EC1"/>
    <w:rsid w:val="002D63C4"/>
    <w:rsid w:val="002D6885"/>
    <w:rsid w:val="002D6B83"/>
    <w:rsid w:val="002E0001"/>
    <w:rsid w:val="002E036D"/>
    <w:rsid w:val="002E0484"/>
    <w:rsid w:val="002E096E"/>
    <w:rsid w:val="002E18A9"/>
    <w:rsid w:val="002E2148"/>
    <w:rsid w:val="002E263C"/>
    <w:rsid w:val="002E2A6D"/>
    <w:rsid w:val="002E359E"/>
    <w:rsid w:val="002E3939"/>
    <w:rsid w:val="002E3C6E"/>
    <w:rsid w:val="002E42B6"/>
    <w:rsid w:val="002E4391"/>
    <w:rsid w:val="002E4951"/>
    <w:rsid w:val="002E4F97"/>
    <w:rsid w:val="002E5013"/>
    <w:rsid w:val="002E54C7"/>
    <w:rsid w:val="002E5A91"/>
    <w:rsid w:val="002E65F4"/>
    <w:rsid w:val="002E68FA"/>
    <w:rsid w:val="002F061A"/>
    <w:rsid w:val="002F07D9"/>
    <w:rsid w:val="002F0F0F"/>
    <w:rsid w:val="002F0F72"/>
    <w:rsid w:val="002F143B"/>
    <w:rsid w:val="002F2067"/>
    <w:rsid w:val="002F230E"/>
    <w:rsid w:val="002F39C7"/>
    <w:rsid w:val="002F3ABE"/>
    <w:rsid w:val="002F3BF6"/>
    <w:rsid w:val="002F4143"/>
    <w:rsid w:val="002F470A"/>
    <w:rsid w:val="002F496E"/>
    <w:rsid w:val="002F5173"/>
    <w:rsid w:val="002F5A33"/>
    <w:rsid w:val="002F6103"/>
    <w:rsid w:val="002F61DE"/>
    <w:rsid w:val="002F66B7"/>
    <w:rsid w:val="002F6707"/>
    <w:rsid w:val="002F6F50"/>
    <w:rsid w:val="002F700E"/>
    <w:rsid w:val="002F74AE"/>
    <w:rsid w:val="00300E52"/>
    <w:rsid w:val="00302E39"/>
    <w:rsid w:val="003032B9"/>
    <w:rsid w:val="0030435F"/>
    <w:rsid w:val="00304D75"/>
    <w:rsid w:val="00305867"/>
    <w:rsid w:val="00305D2D"/>
    <w:rsid w:val="00307774"/>
    <w:rsid w:val="00307992"/>
    <w:rsid w:val="00307EBB"/>
    <w:rsid w:val="00307FC1"/>
    <w:rsid w:val="0031094F"/>
    <w:rsid w:val="00310BDF"/>
    <w:rsid w:val="00310CBE"/>
    <w:rsid w:val="0031114F"/>
    <w:rsid w:val="00311348"/>
    <w:rsid w:val="0031141C"/>
    <w:rsid w:val="00311D4E"/>
    <w:rsid w:val="0031360E"/>
    <w:rsid w:val="00313CFA"/>
    <w:rsid w:val="003141CA"/>
    <w:rsid w:val="00316014"/>
    <w:rsid w:val="00316475"/>
    <w:rsid w:val="0031661B"/>
    <w:rsid w:val="00316693"/>
    <w:rsid w:val="00317AB2"/>
    <w:rsid w:val="00320527"/>
    <w:rsid w:val="003209C1"/>
    <w:rsid w:val="00320CA4"/>
    <w:rsid w:val="00321BF4"/>
    <w:rsid w:val="00322E3D"/>
    <w:rsid w:val="00323F6C"/>
    <w:rsid w:val="00325FF8"/>
    <w:rsid w:val="003266EF"/>
    <w:rsid w:val="00326F14"/>
    <w:rsid w:val="00327B49"/>
    <w:rsid w:val="003304B0"/>
    <w:rsid w:val="003309C0"/>
    <w:rsid w:val="00330CED"/>
    <w:rsid w:val="00332198"/>
    <w:rsid w:val="0033231A"/>
    <w:rsid w:val="00332DFE"/>
    <w:rsid w:val="00333428"/>
    <w:rsid w:val="00333CD8"/>
    <w:rsid w:val="0033465A"/>
    <w:rsid w:val="00334A01"/>
    <w:rsid w:val="0033524D"/>
    <w:rsid w:val="00335828"/>
    <w:rsid w:val="0033597D"/>
    <w:rsid w:val="00335C31"/>
    <w:rsid w:val="00336129"/>
    <w:rsid w:val="00336534"/>
    <w:rsid w:val="00337348"/>
    <w:rsid w:val="00337677"/>
    <w:rsid w:val="00337FD8"/>
    <w:rsid w:val="00340CEA"/>
    <w:rsid w:val="003413C0"/>
    <w:rsid w:val="003427F6"/>
    <w:rsid w:val="00342DB0"/>
    <w:rsid w:val="00344A88"/>
    <w:rsid w:val="00344E04"/>
    <w:rsid w:val="00344F29"/>
    <w:rsid w:val="00344FF9"/>
    <w:rsid w:val="00345333"/>
    <w:rsid w:val="003455EE"/>
    <w:rsid w:val="00345F34"/>
    <w:rsid w:val="003464D8"/>
    <w:rsid w:val="00346621"/>
    <w:rsid w:val="00346700"/>
    <w:rsid w:val="00346727"/>
    <w:rsid w:val="00346B29"/>
    <w:rsid w:val="003477A4"/>
    <w:rsid w:val="003502D2"/>
    <w:rsid w:val="00350BB9"/>
    <w:rsid w:val="003511B1"/>
    <w:rsid w:val="003513E9"/>
    <w:rsid w:val="00351FC4"/>
    <w:rsid w:val="00352909"/>
    <w:rsid w:val="0035306E"/>
    <w:rsid w:val="00353138"/>
    <w:rsid w:val="003532A6"/>
    <w:rsid w:val="003532B1"/>
    <w:rsid w:val="00354D7F"/>
    <w:rsid w:val="003554A0"/>
    <w:rsid w:val="003564DD"/>
    <w:rsid w:val="00356ABE"/>
    <w:rsid w:val="003575CD"/>
    <w:rsid w:val="00360B21"/>
    <w:rsid w:val="00360E01"/>
    <w:rsid w:val="00362317"/>
    <w:rsid w:val="0036358E"/>
    <w:rsid w:val="00364382"/>
    <w:rsid w:val="00364603"/>
    <w:rsid w:val="00364FBA"/>
    <w:rsid w:val="00365114"/>
    <w:rsid w:val="003660B8"/>
    <w:rsid w:val="0036691E"/>
    <w:rsid w:val="003677A0"/>
    <w:rsid w:val="00370079"/>
    <w:rsid w:val="00370471"/>
    <w:rsid w:val="0037060F"/>
    <w:rsid w:val="00371901"/>
    <w:rsid w:val="00371F2E"/>
    <w:rsid w:val="0037226E"/>
    <w:rsid w:val="00373FDC"/>
    <w:rsid w:val="003742C4"/>
    <w:rsid w:val="00374F3E"/>
    <w:rsid w:val="003757D4"/>
    <w:rsid w:val="00375C89"/>
    <w:rsid w:val="00376229"/>
    <w:rsid w:val="00376C40"/>
    <w:rsid w:val="00377F41"/>
    <w:rsid w:val="003809EA"/>
    <w:rsid w:val="00380A6B"/>
    <w:rsid w:val="00380AEC"/>
    <w:rsid w:val="003810EE"/>
    <w:rsid w:val="003823DE"/>
    <w:rsid w:val="00382F01"/>
    <w:rsid w:val="003834C1"/>
    <w:rsid w:val="003835E1"/>
    <w:rsid w:val="0038379E"/>
    <w:rsid w:val="003846EC"/>
    <w:rsid w:val="00384982"/>
    <w:rsid w:val="003867EA"/>
    <w:rsid w:val="003871FD"/>
    <w:rsid w:val="00387A1C"/>
    <w:rsid w:val="00387CC7"/>
    <w:rsid w:val="003905A5"/>
    <w:rsid w:val="00390694"/>
    <w:rsid w:val="003906D5"/>
    <w:rsid w:val="00390E4E"/>
    <w:rsid w:val="0039126E"/>
    <w:rsid w:val="0039155D"/>
    <w:rsid w:val="00392253"/>
    <w:rsid w:val="00392432"/>
    <w:rsid w:val="00392A13"/>
    <w:rsid w:val="003931D3"/>
    <w:rsid w:val="003933E6"/>
    <w:rsid w:val="00393620"/>
    <w:rsid w:val="003941B7"/>
    <w:rsid w:val="00394B66"/>
    <w:rsid w:val="00395010"/>
    <w:rsid w:val="003965A8"/>
    <w:rsid w:val="00396CA0"/>
    <w:rsid w:val="003973C9"/>
    <w:rsid w:val="003A0229"/>
    <w:rsid w:val="003A0269"/>
    <w:rsid w:val="003A049F"/>
    <w:rsid w:val="003A11DF"/>
    <w:rsid w:val="003A1D5B"/>
    <w:rsid w:val="003A1F2A"/>
    <w:rsid w:val="003A2F97"/>
    <w:rsid w:val="003A44B4"/>
    <w:rsid w:val="003A5303"/>
    <w:rsid w:val="003A5444"/>
    <w:rsid w:val="003A564B"/>
    <w:rsid w:val="003A58BE"/>
    <w:rsid w:val="003A64CB"/>
    <w:rsid w:val="003A6812"/>
    <w:rsid w:val="003B036E"/>
    <w:rsid w:val="003B0D56"/>
    <w:rsid w:val="003B104E"/>
    <w:rsid w:val="003B19CA"/>
    <w:rsid w:val="003B25E8"/>
    <w:rsid w:val="003B2DB0"/>
    <w:rsid w:val="003B33AC"/>
    <w:rsid w:val="003B3D1D"/>
    <w:rsid w:val="003B462C"/>
    <w:rsid w:val="003B48EB"/>
    <w:rsid w:val="003B4A0F"/>
    <w:rsid w:val="003B4B44"/>
    <w:rsid w:val="003B5CA4"/>
    <w:rsid w:val="003B5E5E"/>
    <w:rsid w:val="003B674D"/>
    <w:rsid w:val="003B6FD6"/>
    <w:rsid w:val="003B7965"/>
    <w:rsid w:val="003C0A4D"/>
    <w:rsid w:val="003C134B"/>
    <w:rsid w:val="003C2EBB"/>
    <w:rsid w:val="003C30AF"/>
    <w:rsid w:val="003C31BE"/>
    <w:rsid w:val="003C3363"/>
    <w:rsid w:val="003C41AE"/>
    <w:rsid w:val="003C42C4"/>
    <w:rsid w:val="003C582F"/>
    <w:rsid w:val="003C647C"/>
    <w:rsid w:val="003C6599"/>
    <w:rsid w:val="003C65B8"/>
    <w:rsid w:val="003C7DC4"/>
    <w:rsid w:val="003D0359"/>
    <w:rsid w:val="003D03BE"/>
    <w:rsid w:val="003D073D"/>
    <w:rsid w:val="003D1859"/>
    <w:rsid w:val="003D2F3C"/>
    <w:rsid w:val="003D3398"/>
    <w:rsid w:val="003D3C32"/>
    <w:rsid w:val="003D5891"/>
    <w:rsid w:val="003D5BD8"/>
    <w:rsid w:val="003D634C"/>
    <w:rsid w:val="003D65C3"/>
    <w:rsid w:val="003D6880"/>
    <w:rsid w:val="003D6B28"/>
    <w:rsid w:val="003D7777"/>
    <w:rsid w:val="003E2161"/>
    <w:rsid w:val="003E217B"/>
    <w:rsid w:val="003E2337"/>
    <w:rsid w:val="003E3D14"/>
    <w:rsid w:val="003E3F79"/>
    <w:rsid w:val="003E3FD4"/>
    <w:rsid w:val="003E4291"/>
    <w:rsid w:val="003E6671"/>
    <w:rsid w:val="003E7AA0"/>
    <w:rsid w:val="003E7FBB"/>
    <w:rsid w:val="003F01C3"/>
    <w:rsid w:val="003F128A"/>
    <w:rsid w:val="003F1338"/>
    <w:rsid w:val="003F220C"/>
    <w:rsid w:val="003F2451"/>
    <w:rsid w:val="003F257D"/>
    <w:rsid w:val="003F3F0A"/>
    <w:rsid w:val="003F4FB2"/>
    <w:rsid w:val="003F7157"/>
    <w:rsid w:val="003F76D7"/>
    <w:rsid w:val="003F7FF3"/>
    <w:rsid w:val="00400C3B"/>
    <w:rsid w:val="00400CE4"/>
    <w:rsid w:val="00401CFF"/>
    <w:rsid w:val="004023AF"/>
    <w:rsid w:val="0040261C"/>
    <w:rsid w:val="00402C22"/>
    <w:rsid w:val="004034B2"/>
    <w:rsid w:val="00403A59"/>
    <w:rsid w:val="00404479"/>
    <w:rsid w:val="00404600"/>
    <w:rsid w:val="004057A8"/>
    <w:rsid w:val="00405978"/>
    <w:rsid w:val="00405EA7"/>
    <w:rsid w:val="00405F52"/>
    <w:rsid w:val="00406192"/>
    <w:rsid w:val="0040647D"/>
    <w:rsid w:val="00406939"/>
    <w:rsid w:val="00406AE6"/>
    <w:rsid w:val="0040752E"/>
    <w:rsid w:val="0040774C"/>
    <w:rsid w:val="0041063C"/>
    <w:rsid w:val="00410B90"/>
    <w:rsid w:val="00411A0C"/>
    <w:rsid w:val="00412DE1"/>
    <w:rsid w:val="00412E96"/>
    <w:rsid w:val="00413123"/>
    <w:rsid w:val="00413220"/>
    <w:rsid w:val="00413711"/>
    <w:rsid w:val="004137DC"/>
    <w:rsid w:val="0041384C"/>
    <w:rsid w:val="00414027"/>
    <w:rsid w:val="00414AF8"/>
    <w:rsid w:val="00414CCE"/>
    <w:rsid w:val="00414F84"/>
    <w:rsid w:val="00414FEE"/>
    <w:rsid w:val="00415784"/>
    <w:rsid w:val="004160D3"/>
    <w:rsid w:val="004160FB"/>
    <w:rsid w:val="00416B49"/>
    <w:rsid w:val="004175CD"/>
    <w:rsid w:val="00421425"/>
    <w:rsid w:val="0042364C"/>
    <w:rsid w:val="0042406D"/>
    <w:rsid w:val="00424334"/>
    <w:rsid w:val="004244D1"/>
    <w:rsid w:val="00424BD9"/>
    <w:rsid w:val="00424C5F"/>
    <w:rsid w:val="00425FBF"/>
    <w:rsid w:val="00426502"/>
    <w:rsid w:val="00426680"/>
    <w:rsid w:val="004269CD"/>
    <w:rsid w:val="00426FB0"/>
    <w:rsid w:val="00427650"/>
    <w:rsid w:val="00427D65"/>
    <w:rsid w:val="00430F69"/>
    <w:rsid w:val="00432708"/>
    <w:rsid w:val="00432938"/>
    <w:rsid w:val="00432AFE"/>
    <w:rsid w:val="00432B73"/>
    <w:rsid w:val="00433392"/>
    <w:rsid w:val="004337F2"/>
    <w:rsid w:val="00433F07"/>
    <w:rsid w:val="00434065"/>
    <w:rsid w:val="004346C6"/>
    <w:rsid w:val="0043485F"/>
    <w:rsid w:val="00434908"/>
    <w:rsid w:val="00435170"/>
    <w:rsid w:val="00435468"/>
    <w:rsid w:val="004356E5"/>
    <w:rsid w:val="00436420"/>
    <w:rsid w:val="00437480"/>
    <w:rsid w:val="00437A8B"/>
    <w:rsid w:val="00440DD7"/>
    <w:rsid w:val="00441CDC"/>
    <w:rsid w:val="004420BB"/>
    <w:rsid w:val="004420D6"/>
    <w:rsid w:val="004427CE"/>
    <w:rsid w:val="00443446"/>
    <w:rsid w:val="0044567C"/>
    <w:rsid w:val="00446002"/>
    <w:rsid w:val="00446748"/>
    <w:rsid w:val="00450012"/>
    <w:rsid w:val="004507DF"/>
    <w:rsid w:val="0045155B"/>
    <w:rsid w:val="00451AFE"/>
    <w:rsid w:val="00452957"/>
    <w:rsid w:val="00452C7F"/>
    <w:rsid w:val="00452CAA"/>
    <w:rsid w:val="00452F7D"/>
    <w:rsid w:val="00453223"/>
    <w:rsid w:val="0045334A"/>
    <w:rsid w:val="004547FD"/>
    <w:rsid w:val="00455269"/>
    <w:rsid w:val="00455790"/>
    <w:rsid w:val="004559D8"/>
    <w:rsid w:val="00456361"/>
    <w:rsid w:val="004571A8"/>
    <w:rsid w:val="004578EB"/>
    <w:rsid w:val="0046033F"/>
    <w:rsid w:val="004608EB"/>
    <w:rsid w:val="00462A5F"/>
    <w:rsid w:val="00462DBC"/>
    <w:rsid w:val="004630B1"/>
    <w:rsid w:val="00464952"/>
    <w:rsid w:val="004654A1"/>
    <w:rsid w:val="0046604F"/>
    <w:rsid w:val="00467DE4"/>
    <w:rsid w:val="00467E13"/>
    <w:rsid w:val="00471C8D"/>
    <w:rsid w:val="00471D6D"/>
    <w:rsid w:val="00471E22"/>
    <w:rsid w:val="00472AF6"/>
    <w:rsid w:val="00474117"/>
    <w:rsid w:val="004743E8"/>
    <w:rsid w:val="00474CE2"/>
    <w:rsid w:val="00474E8A"/>
    <w:rsid w:val="00475DE8"/>
    <w:rsid w:val="00475F89"/>
    <w:rsid w:val="004768E4"/>
    <w:rsid w:val="004776A1"/>
    <w:rsid w:val="00480171"/>
    <w:rsid w:val="004819FC"/>
    <w:rsid w:val="004826E4"/>
    <w:rsid w:val="004826F3"/>
    <w:rsid w:val="004838C8"/>
    <w:rsid w:val="00483C0B"/>
    <w:rsid w:val="004843A8"/>
    <w:rsid w:val="0048448A"/>
    <w:rsid w:val="004844F3"/>
    <w:rsid w:val="00485609"/>
    <w:rsid w:val="00486306"/>
    <w:rsid w:val="004868B0"/>
    <w:rsid w:val="00486D1C"/>
    <w:rsid w:val="004870D7"/>
    <w:rsid w:val="00487CAE"/>
    <w:rsid w:val="004917C1"/>
    <w:rsid w:val="00493385"/>
    <w:rsid w:val="00493432"/>
    <w:rsid w:val="004938B3"/>
    <w:rsid w:val="004941BE"/>
    <w:rsid w:val="004948B9"/>
    <w:rsid w:val="004949E6"/>
    <w:rsid w:val="00494B35"/>
    <w:rsid w:val="004953F2"/>
    <w:rsid w:val="00495BA6"/>
    <w:rsid w:val="00496142"/>
    <w:rsid w:val="00497121"/>
    <w:rsid w:val="004975EA"/>
    <w:rsid w:val="004A0F5C"/>
    <w:rsid w:val="004A1428"/>
    <w:rsid w:val="004A203D"/>
    <w:rsid w:val="004A451A"/>
    <w:rsid w:val="004A47A9"/>
    <w:rsid w:val="004A532F"/>
    <w:rsid w:val="004A5F7A"/>
    <w:rsid w:val="004A6AB7"/>
    <w:rsid w:val="004A6F9F"/>
    <w:rsid w:val="004A7559"/>
    <w:rsid w:val="004A7600"/>
    <w:rsid w:val="004A7C4F"/>
    <w:rsid w:val="004B0ECE"/>
    <w:rsid w:val="004B1505"/>
    <w:rsid w:val="004B2851"/>
    <w:rsid w:val="004B2877"/>
    <w:rsid w:val="004B2DF4"/>
    <w:rsid w:val="004B364C"/>
    <w:rsid w:val="004B42F7"/>
    <w:rsid w:val="004B4B8F"/>
    <w:rsid w:val="004B4C10"/>
    <w:rsid w:val="004B533F"/>
    <w:rsid w:val="004B5587"/>
    <w:rsid w:val="004B64F6"/>
    <w:rsid w:val="004B71CA"/>
    <w:rsid w:val="004B79EB"/>
    <w:rsid w:val="004B7F76"/>
    <w:rsid w:val="004C03DE"/>
    <w:rsid w:val="004C051F"/>
    <w:rsid w:val="004C0ECA"/>
    <w:rsid w:val="004C142B"/>
    <w:rsid w:val="004C1FBE"/>
    <w:rsid w:val="004C22EA"/>
    <w:rsid w:val="004C26D6"/>
    <w:rsid w:val="004C3588"/>
    <w:rsid w:val="004C39D9"/>
    <w:rsid w:val="004C3F1A"/>
    <w:rsid w:val="004C43E0"/>
    <w:rsid w:val="004C5681"/>
    <w:rsid w:val="004C5A05"/>
    <w:rsid w:val="004C6256"/>
    <w:rsid w:val="004C6E21"/>
    <w:rsid w:val="004C7CB3"/>
    <w:rsid w:val="004C7DC9"/>
    <w:rsid w:val="004D0281"/>
    <w:rsid w:val="004D0B74"/>
    <w:rsid w:val="004D0D00"/>
    <w:rsid w:val="004D143A"/>
    <w:rsid w:val="004D1852"/>
    <w:rsid w:val="004D237E"/>
    <w:rsid w:val="004D3C3A"/>
    <w:rsid w:val="004D4520"/>
    <w:rsid w:val="004D4F6E"/>
    <w:rsid w:val="004D615F"/>
    <w:rsid w:val="004D71B2"/>
    <w:rsid w:val="004D78B9"/>
    <w:rsid w:val="004E026F"/>
    <w:rsid w:val="004E02E5"/>
    <w:rsid w:val="004E0F01"/>
    <w:rsid w:val="004E1867"/>
    <w:rsid w:val="004E25EE"/>
    <w:rsid w:val="004E274F"/>
    <w:rsid w:val="004E2904"/>
    <w:rsid w:val="004E2BBC"/>
    <w:rsid w:val="004E2D84"/>
    <w:rsid w:val="004E3C97"/>
    <w:rsid w:val="004E44BE"/>
    <w:rsid w:val="004E558C"/>
    <w:rsid w:val="004E55B3"/>
    <w:rsid w:val="004E5AD9"/>
    <w:rsid w:val="004E5F24"/>
    <w:rsid w:val="004E6BE5"/>
    <w:rsid w:val="004F11B3"/>
    <w:rsid w:val="004F155F"/>
    <w:rsid w:val="004F2258"/>
    <w:rsid w:val="004F4684"/>
    <w:rsid w:val="004F4B59"/>
    <w:rsid w:val="004F5206"/>
    <w:rsid w:val="004F53CF"/>
    <w:rsid w:val="004F5752"/>
    <w:rsid w:val="004F5802"/>
    <w:rsid w:val="004F61B5"/>
    <w:rsid w:val="004F64CF"/>
    <w:rsid w:val="004F753D"/>
    <w:rsid w:val="00500637"/>
    <w:rsid w:val="005010A1"/>
    <w:rsid w:val="00501F89"/>
    <w:rsid w:val="00501FEB"/>
    <w:rsid w:val="00502C89"/>
    <w:rsid w:val="00502CDB"/>
    <w:rsid w:val="00502F0D"/>
    <w:rsid w:val="0050543F"/>
    <w:rsid w:val="00505BB5"/>
    <w:rsid w:val="00506844"/>
    <w:rsid w:val="00507E13"/>
    <w:rsid w:val="00510C41"/>
    <w:rsid w:val="00510C75"/>
    <w:rsid w:val="005113A0"/>
    <w:rsid w:val="00511618"/>
    <w:rsid w:val="00511735"/>
    <w:rsid w:val="005126C5"/>
    <w:rsid w:val="005133AC"/>
    <w:rsid w:val="00513B57"/>
    <w:rsid w:val="00513E6C"/>
    <w:rsid w:val="0051442E"/>
    <w:rsid w:val="00514CF9"/>
    <w:rsid w:val="00515103"/>
    <w:rsid w:val="00515F2E"/>
    <w:rsid w:val="00516419"/>
    <w:rsid w:val="00516551"/>
    <w:rsid w:val="00516592"/>
    <w:rsid w:val="005167AD"/>
    <w:rsid w:val="00516A25"/>
    <w:rsid w:val="00520062"/>
    <w:rsid w:val="0052082F"/>
    <w:rsid w:val="0052095E"/>
    <w:rsid w:val="00520D33"/>
    <w:rsid w:val="005222BF"/>
    <w:rsid w:val="0052313A"/>
    <w:rsid w:val="005238E5"/>
    <w:rsid w:val="00524B0B"/>
    <w:rsid w:val="0052598A"/>
    <w:rsid w:val="00526103"/>
    <w:rsid w:val="00526208"/>
    <w:rsid w:val="00526BCE"/>
    <w:rsid w:val="00526D07"/>
    <w:rsid w:val="00527387"/>
    <w:rsid w:val="0052775D"/>
    <w:rsid w:val="00527852"/>
    <w:rsid w:val="00527885"/>
    <w:rsid w:val="00530198"/>
    <w:rsid w:val="00530284"/>
    <w:rsid w:val="00530551"/>
    <w:rsid w:val="00531FA6"/>
    <w:rsid w:val="00532115"/>
    <w:rsid w:val="005324B7"/>
    <w:rsid w:val="00532B69"/>
    <w:rsid w:val="005330DA"/>
    <w:rsid w:val="00533B64"/>
    <w:rsid w:val="005347CD"/>
    <w:rsid w:val="00534A5A"/>
    <w:rsid w:val="00534B2E"/>
    <w:rsid w:val="00534C90"/>
    <w:rsid w:val="00534E46"/>
    <w:rsid w:val="00534EEE"/>
    <w:rsid w:val="00535FBA"/>
    <w:rsid w:val="00537F99"/>
    <w:rsid w:val="00540361"/>
    <w:rsid w:val="00540D14"/>
    <w:rsid w:val="00544AAF"/>
    <w:rsid w:val="00544B0C"/>
    <w:rsid w:val="00544E84"/>
    <w:rsid w:val="00544F84"/>
    <w:rsid w:val="0054558C"/>
    <w:rsid w:val="00545FA7"/>
    <w:rsid w:val="00546354"/>
    <w:rsid w:val="00546401"/>
    <w:rsid w:val="00546505"/>
    <w:rsid w:val="00546C35"/>
    <w:rsid w:val="00546F25"/>
    <w:rsid w:val="00547675"/>
    <w:rsid w:val="00547C5E"/>
    <w:rsid w:val="00551035"/>
    <w:rsid w:val="00551CBC"/>
    <w:rsid w:val="0055287C"/>
    <w:rsid w:val="00552F39"/>
    <w:rsid w:val="005537D0"/>
    <w:rsid w:val="00553BB5"/>
    <w:rsid w:val="00553BC3"/>
    <w:rsid w:val="005545ED"/>
    <w:rsid w:val="00555387"/>
    <w:rsid w:val="00555B97"/>
    <w:rsid w:val="00556769"/>
    <w:rsid w:val="005568BC"/>
    <w:rsid w:val="00556DF7"/>
    <w:rsid w:val="00557332"/>
    <w:rsid w:val="005574AA"/>
    <w:rsid w:val="0056026C"/>
    <w:rsid w:val="00560D1B"/>
    <w:rsid w:val="00560EA7"/>
    <w:rsid w:val="00561732"/>
    <w:rsid w:val="00561B04"/>
    <w:rsid w:val="00562FD2"/>
    <w:rsid w:val="00563E4D"/>
    <w:rsid w:val="005643B2"/>
    <w:rsid w:val="0056462F"/>
    <w:rsid w:val="00564EE6"/>
    <w:rsid w:val="005650B1"/>
    <w:rsid w:val="005657A0"/>
    <w:rsid w:val="005659EA"/>
    <w:rsid w:val="00566375"/>
    <w:rsid w:val="005665F2"/>
    <w:rsid w:val="00566CCF"/>
    <w:rsid w:val="00567124"/>
    <w:rsid w:val="00570451"/>
    <w:rsid w:val="00570626"/>
    <w:rsid w:val="005718D9"/>
    <w:rsid w:val="00571E14"/>
    <w:rsid w:val="005720BE"/>
    <w:rsid w:val="00572197"/>
    <w:rsid w:val="00572AD9"/>
    <w:rsid w:val="00572D3A"/>
    <w:rsid w:val="00572FB7"/>
    <w:rsid w:val="00573190"/>
    <w:rsid w:val="005732BC"/>
    <w:rsid w:val="00574957"/>
    <w:rsid w:val="00574A57"/>
    <w:rsid w:val="005751DB"/>
    <w:rsid w:val="00575B7A"/>
    <w:rsid w:val="00575FC9"/>
    <w:rsid w:val="005769BE"/>
    <w:rsid w:val="00576DDC"/>
    <w:rsid w:val="00576F41"/>
    <w:rsid w:val="005775B2"/>
    <w:rsid w:val="005779B9"/>
    <w:rsid w:val="005801EB"/>
    <w:rsid w:val="00581FC6"/>
    <w:rsid w:val="00583B5A"/>
    <w:rsid w:val="005843C7"/>
    <w:rsid w:val="005852D8"/>
    <w:rsid w:val="00585B3F"/>
    <w:rsid w:val="00585C8A"/>
    <w:rsid w:val="0058638D"/>
    <w:rsid w:val="00586850"/>
    <w:rsid w:val="005868C0"/>
    <w:rsid w:val="00587909"/>
    <w:rsid w:val="00587C0C"/>
    <w:rsid w:val="00587F76"/>
    <w:rsid w:val="0059013C"/>
    <w:rsid w:val="005911C5"/>
    <w:rsid w:val="005934FE"/>
    <w:rsid w:val="00594051"/>
    <w:rsid w:val="005941B7"/>
    <w:rsid w:val="005948CA"/>
    <w:rsid w:val="00594BE6"/>
    <w:rsid w:val="00594E6D"/>
    <w:rsid w:val="00594FA8"/>
    <w:rsid w:val="00596903"/>
    <w:rsid w:val="005975E5"/>
    <w:rsid w:val="0059779F"/>
    <w:rsid w:val="005A07F0"/>
    <w:rsid w:val="005A2178"/>
    <w:rsid w:val="005A2583"/>
    <w:rsid w:val="005A4AA2"/>
    <w:rsid w:val="005A4B02"/>
    <w:rsid w:val="005A4BD6"/>
    <w:rsid w:val="005A5A96"/>
    <w:rsid w:val="005A603C"/>
    <w:rsid w:val="005A606D"/>
    <w:rsid w:val="005A6783"/>
    <w:rsid w:val="005A6E06"/>
    <w:rsid w:val="005A74DE"/>
    <w:rsid w:val="005A75B6"/>
    <w:rsid w:val="005B0254"/>
    <w:rsid w:val="005B0921"/>
    <w:rsid w:val="005B27E8"/>
    <w:rsid w:val="005B2A50"/>
    <w:rsid w:val="005B2A6F"/>
    <w:rsid w:val="005B2B09"/>
    <w:rsid w:val="005B36FE"/>
    <w:rsid w:val="005B3A20"/>
    <w:rsid w:val="005B4372"/>
    <w:rsid w:val="005B43E3"/>
    <w:rsid w:val="005B44C6"/>
    <w:rsid w:val="005B4EC2"/>
    <w:rsid w:val="005B4ED7"/>
    <w:rsid w:val="005B54A2"/>
    <w:rsid w:val="005B5927"/>
    <w:rsid w:val="005B65BE"/>
    <w:rsid w:val="005B670F"/>
    <w:rsid w:val="005B7854"/>
    <w:rsid w:val="005C14F9"/>
    <w:rsid w:val="005C2470"/>
    <w:rsid w:val="005C25F2"/>
    <w:rsid w:val="005C26B2"/>
    <w:rsid w:val="005C2EBC"/>
    <w:rsid w:val="005C30E3"/>
    <w:rsid w:val="005C4579"/>
    <w:rsid w:val="005C5455"/>
    <w:rsid w:val="005C574C"/>
    <w:rsid w:val="005C6795"/>
    <w:rsid w:val="005C6C45"/>
    <w:rsid w:val="005C768E"/>
    <w:rsid w:val="005D0A13"/>
    <w:rsid w:val="005D10F0"/>
    <w:rsid w:val="005D194C"/>
    <w:rsid w:val="005D1C73"/>
    <w:rsid w:val="005D28A2"/>
    <w:rsid w:val="005D2FD9"/>
    <w:rsid w:val="005D3FAC"/>
    <w:rsid w:val="005D651F"/>
    <w:rsid w:val="005D687A"/>
    <w:rsid w:val="005E1133"/>
    <w:rsid w:val="005E129C"/>
    <w:rsid w:val="005E1B97"/>
    <w:rsid w:val="005E2303"/>
    <w:rsid w:val="005E2857"/>
    <w:rsid w:val="005E2AE1"/>
    <w:rsid w:val="005E3642"/>
    <w:rsid w:val="005E3E3C"/>
    <w:rsid w:val="005E43FE"/>
    <w:rsid w:val="005E441D"/>
    <w:rsid w:val="005E4B19"/>
    <w:rsid w:val="005E4BD6"/>
    <w:rsid w:val="005E698F"/>
    <w:rsid w:val="005E7651"/>
    <w:rsid w:val="005E76EB"/>
    <w:rsid w:val="005F01CC"/>
    <w:rsid w:val="005F04BD"/>
    <w:rsid w:val="005F079B"/>
    <w:rsid w:val="005F1A57"/>
    <w:rsid w:val="005F1D94"/>
    <w:rsid w:val="005F271D"/>
    <w:rsid w:val="005F36E2"/>
    <w:rsid w:val="005F3F3D"/>
    <w:rsid w:val="005F541C"/>
    <w:rsid w:val="005F607D"/>
    <w:rsid w:val="005F65FC"/>
    <w:rsid w:val="005F6C82"/>
    <w:rsid w:val="005F7377"/>
    <w:rsid w:val="005F7764"/>
    <w:rsid w:val="005F7891"/>
    <w:rsid w:val="00600647"/>
    <w:rsid w:val="0060080D"/>
    <w:rsid w:val="006008F1"/>
    <w:rsid w:val="00600A79"/>
    <w:rsid w:val="00600DDB"/>
    <w:rsid w:val="00601707"/>
    <w:rsid w:val="006018AB"/>
    <w:rsid w:val="006022E4"/>
    <w:rsid w:val="00602390"/>
    <w:rsid w:val="006034F8"/>
    <w:rsid w:val="006041E3"/>
    <w:rsid w:val="00604A9F"/>
    <w:rsid w:val="00605F38"/>
    <w:rsid w:val="00606C49"/>
    <w:rsid w:val="00606C55"/>
    <w:rsid w:val="00607C5A"/>
    <w:rsid w:val="00607C9F"/>
    <w:rsid w:val="00607DC6"/>
    <w:rsid w:val="00607FFE"/>
    <w:rsid w:val="006100C6"/>
    <w:rsid w:val="0061028F"/>
    <w:rsid w:val="006104BF"/>
    <w:rsid w:val="0061071F"/>
    <w:rsid w:val="00611AE2"/>
    <w:rsid w:val="00613117"/>
    <w:rsid w:val="006133D6"/>
    <w:rsid w:val="006138F0"/>
    <w:rsid w:val="00613FEB"/>
    <w:rsid w:val="00615226"/>
    <w:rsid w:val="00615271"/>
    <w:rsid w:val="006153D2"/>
    <w:rsid w:val="006155D6"/>
    <w:rsid w:val="006162A5"/>
    <w:rsid w:val="006165A8"/>
    <w:rsid w:val="006165E6"/>
    <w:rsid w:val="00616F03"/>
    <w:rsid w:val="00617263"/>
    <w:rsid w:val="0061726A"/>
    <w:rsid w:val="006179CC"/>
    <w:rsid w:val="00620124"/>
    <w:rsid w:val="00620653"/>
    <w:rsid w:val="00620BA6"/>
    <w:rsid w:val="00621688"/>
    <w:rsid w:val="00622599"/>
    <w:rsid w:val="00622E1E"/>
    <w:rsid w:val="006230FE"/>
    <w:rsid w:val="006234A1"/>
    <w:rsid w:val="00623A03"/>
    <w:rsid w:val="006244ED"/>
    <w:rsid w:val="006245E1"/>
    <w:rsid w:val="00625FFF"/>
    <w:rsid w:val="00626004"/>
    <w:rsid w:val="00626546"/>
    <w:rsid w:val="0062654A"/>
    <w:rsid w:val="00627B1E"/>
    <w:rsid w:val="00627B21"/>
    <w:rsid w:val="00627FFB"/>
    <w:rsid w:val="006303FE"/>
    <w:rsid w:val="006310AD"/>
    <w:rsid w:val="006312D2"/>
    <w:rsid w:val="00632D3A"/>
    <w:rsid w:val="00633322"/>
    <w:rsid w:val="00633452"/>
    <w:rsid w:val="006334F4"/>
    <w:rsid w:val="00634163"/>
    <w:rsid w:val="006343BC"/>
    <w:rsid w:val="006344B3"/>
    <w:rsid w:val="00634BC9"/>
    <w:rsid w:val="00634D83"/>
    <w:rsid w:val="00634E91"/>
    <w:rsid w:val="00635CBF"/>
    <w:rsid w:val="00635CC8"/>
    <w:rsid w:val="0063774F"/>
    <w:rsid w:val="0063776B"/>
    <w:rsid w:val="00637D39"/>
    <w:rsid w:val="00640018"/>
    <w:rsid w:val="00640E54"/>
    <w:rsid w:val="006415D0"/>
    <w:rsid w:val="006415FA"/>
    <w:rsid w:val="00642800"/>
    <w:rsid w:val="00643439"/>
    <w:rsid w:val="00643D6F"/>
    <w:rsid w:val="006442A0"/>
    <w:rsid w:val="00644B88"/>
    <w:rsid w:val="00645640"/>
    <w:rsid w:val="006456A1"/>
    <w:rsid w:val="00645789"/>
    <w:rsid w:val="006458F5"/>
    <w:rsid w:val="006459D6"/>
    <w:rsid w:val="00646A8F"/>
    <w:rsid w:val="00646D9F"/>
    <w:rsid w:val="00646F9B"/>
    <w:rsid w:val="006471F1"/>
    <w:rsid w:val="006476D7"/>
    <w:rsid w:val="00651099"/>
    <w:rsid w:val="00651266"/>
    <w:rsid w:val="006514F4"/>
    <w:rsid w:val="00651D27"/>
    <w:rsid w:val="006523DB"/>
    <w:rsid w:val="00652EE3"/>
    <w:rsid w:val="00653106"/>
    <w:rsid w:val="00656E03"/>
    <w:rsid w:val="00657310"/>
    <w:rsid w:val="00657BA1"/>
    <w:rsid w:val="00657CCC"/>
    <w:rsid w:val="006600A4"/>
    <w:rsid w:val="00660534"/>
    <w:rsid w:val="00660702"/>
    <w:rsid w:val="00660C15"/>
    <w:rsid w:val="0066124C"/>
    <w:rsid w:val="00661BBD"/>
    <w:rsid w:val="00661DEE"/>
    <w:rsid w:val="00662FBA"/>
    <w:rsid w:val="00663B44"/>
    <w:rsid w:val="006641D6"/>
    <w:rsid w:val="00664A1D"/>
    <w:rsid w:val="00665739"/>
    <w:rsid w:val="0066683C"/>
    <w:rsid w:val="00666C20"/>
    <w:rsid w:val="00666D69"/>
    <w:rsid w:val="0066703D"/>
    <w:rsid w:val="006678B2"/>
    <w:rsid w:val="00670AA7"/>
    <w:rsid w:val="00670D95"/>
    <w:rsid w:val="00670EC8"/>
    <w:rsid w:val="00671064"/>
    <w:rsid w:val="00671766"/>
    <w:rsid w:val="006720A4"/>
    <w:rsid w:val="00672DC9"/>
    <w:rsid w:val="006736A6"/>
    <w:rsid w:val="00673A17"/>
    <w:rsid w:val="00673ED6"/>
    <w:rsid w:val="006742C6"/>
    <w:rsid w:val="00674533"/>
    <w:rsid w:val="00674849"/>
    <w:rsid w:val="00675E32"/>
    <w:rsid w:val="00675F06"/>
    <w:rsid w:val="00676738"/>
    <w:rsid w:val="00676A70"/>
    <w:rsid w:val="00676A91"/>
    <w:rsid w:val="006772D2"/>
    <w:rsid w:val="006775E6"/>
    <w:rsid w:val="00677733"/>
    <w:rsid w:val="00677B62"/>
    <w:rsid w:val="00680320"/>
    <w:rsid w:val="0068042B"/>
    <w:rsid w:val="00680901"/>
    <w:rsid w:val="00680C19"/>
    <w:rsid w:val="00680D88"/>
    <w:rsid w:val="00680E3E"/>
    <w:rsid w:val="00681025"/>
    <w:rsid w:val="00681030"/>
    <w:rsid w:val="00681413"/>
    <w:rsid w:val="00681C1B"/>
    <w:rsid w:val="006821CC"/>
    <w:rsid w:val="0068485A"/>
    <w:rsid w:val="00684CB3"/>
    <w:rsid w:val="00685AD9"/>
    <w:rsid w:val="00687280"/>
    <w:rsid w:val="00687399"/>
    <w:rsid w:val="006877D3"/>
    <w:rsid w:val="00687B15"/>
    <w:rsid w:val="00690BA4"/>
    <w:rsid w:val="00690C52"/>
    <w:rsid w:val="0069182A"/>
    <w:rsid w:val="00691D6E"/>
    <w:rsid w:val="00692028"/>
    <w:rsid w:val="006929C0"/>
    <w:rsid w:val="00692BC4"/>
    <w:rsid w:val="0069302B"/>
    <w:rsid w:val="0069327C"/>
    <w:rsid w:val="006933E5"/>
    <w:rsid w:val="00693C4A"/>
    <w:rsid w:val="00693F5C"/>
    <w:rsid w:val="0069487E"/>
    <w:rsid w:val="00694C5C"/>
    <w:rsid w:val="00694D55"/>
    <w:rsid w:val="00695131"/>
    <w:rsid w:val="00695D8E"/>
    <w:rsid w:val="00697154"/>
    <w:rsid w:val="006A03E7"/>
    <w:rsid w:val="006A0D51"/>
    <w:rsid w:val="006A1826"/>
    <w:rsid w:val="006A30AD"/>
    <w:rsid w:val="006A3162"/>
    <w:rsid w:val="006A3193"/>
    <w:rsid w:val="006A367D"/>
    <w:rsid w:val="006A3BD0"/>
    <w:rsid w:val="006A45F5"/>
    <w:rsid w:val="006A4DD6"/>
    <w:rsid w:val="006A525E"/>
    <w:rsid w:val="006A577D"/>
    <w:rsid w:val="006A61D2"/>
    <w:rsid w:val="006A6505"/>
    <w:rsid w:val="006A6F48"/>
    <w:rsid w:val="006A729C"/>
    <w:rsid w:val="006A7562"/>
    <w:rsid w:val="006A77E8"/>
    <w:rsid w:val="006A7AF5"/>
    <w:rsid w:val="006A7EC9"/>
    <w:rsid w:val="006B013B"/>
    <w:rsid w:val="006B145D"/>
    <w:rsid w:val="006B1B72"/>
    <w:rsid w:val="006B2210"/>
    <w:rsid w:val="006B2331"/>
    <w:rsid w:val="006B2785"/>
    <w:rsid w:val="006B2D4E"/>
    <w:rsid w:val="006B3307"/>
    <w:rsid w:val="006B340E"/>
    <w:rsid w:val="006B3C29"/>
    <w:rsid w:val="006B3F8C"/>
    <w:rsid w:val="006B4684"/>
    <w:rsid w:val="006B4829"/>
    <w:rsid w:val="006B4D4D"/>
    <w:rsid w:val="006B545C"/>
    <w:rsid w:val="006B5A7F"/>
    <w:rsid w:val="006B6259"/>
    <w:rsid w:val="006B6BC2"/>
    <w:rsid w:val="006B6C8A"/>
    <w:rsid w:val="006B722C"/>
    <w:rsid w:val="006B72F6"/>
    <w:rsid w:val="006C066B"/>
    <w:rsid w:val="006C097C"/>
    <w:rsid w:val="006C2D55"/>
    <w:rsid w:val="006C2F62"/>
    <w:rsid w:val="006C3402"/>
    <w:rsid w:val="006C36CA"/>
    <w:rsid w:val="006C3731"/>
    <w:rsid w:val="006C453F"/>
    <w:rsid w:val="006C4A94"/>
    <w:rsid w:val="006C4F29"/>
    <w:rsid w:val="006C5C7B"/>
    <w:rsid w:val="006C6A33"/>
    <w:rsid w:val="006C70DB"/>
    <w:rsid w:val="006C7D0D"/>
    <w:rsid w:val="006D0140"/>
    <w:rsid w:val="006D0173"/>
    <w:rsid w:val="006D0602"/>
    <w:rsid w:val="006D0E4C"/>
    <w:rsid w:val="006D1241"/>
    <w:rsid w:val="006D135B"/>
    <w:rsid w:val="006D15BD"/>
    <w:rsid w:val="006D16CB"/>
    <w:rsid w:val="006D1E51"/>
    <w:rsid w:val="006D1EE5"/>
    <w:rsid w:val="006D201A"/>
    <w:rsid w:val="006D29BF"/>
    <w:rsid w:val="006D2D55"/>
    <w:rsid w:val="006D302F"/>
    <w:rsid w:val="006D3EFD"/>
    <w:rsid w:val="006D3F2D"/>
    <w:rsid w:val="006D3F87"/>
    <w:rsid w:val="006D414E"/>
    <w:rsid w:val="006D4A1D"/>
    <w:rsid w:val="006D61EB"/>
    <w:rsid w:val="006D7280"/>
    <w:rsid w:val="006D75FF"/>
    <w:rsid w:val="006D7813"/>
    <w:rsid w:val="006D7827"/>
    <w:rsid w:val="006D7FE6"/>
    <w:rsid w:val="006E0287"/>
    <w:rsid w:val="006E08B5"/>
    <w:rsid w:val="006E19FD"/>
    <w:rsid w:val="006E1C53"/>
    <w:rsid w:val="006E27D7"/>
    <w:rsid w:val="006E2D76"/>
    <w:rsid w:val="006E2F70"/>
    <w:rsid w:val="006E3DBA"/>
    <w:rsid w:val="006E41A2"/>
    <w:rsid w:val="006E45CB"/>
    <w:rsid w:val="006E4E34"/>
    <w:rsid w:val="006E64E6"/>
    <w:rsid w:val="006E70A6"/>
    <w:rsid w:val="006E7C8F"/>
    <w:rsid w:val="006E7E62"/>
    <w:rsid w:val="006E7EA0"/>
    <w:rsid w:val="006F05B6"/>
    <w:rsid w:val="006F22EA"/>
    <w:rsid w:val="006F2D66"/>
    <w:rsid w:val="006F2FF9"/>
    <w:rsid w:val="006F32D6"/>
    <w:rsid w:val="006F3D59"/>
    <w:rsid w:val="006F42FE"/>
    <w:rsid w:val="006F4CE3"/>
    <w:rsid w:val="006F5BB1"/>
    <w:rsid w:val="006F6BF6"/>
    <w:rsid w:val="006F7170"/>
    <w:rsid w:val="007007EF"/>
    <w:rsid w:val="0070105A"/>
    <w:rsid w:val="007010E1"/>
    <w:rsid w:val="0070141A"/>
    <w:rsid w:val="00701B7D"/>
    <w:rsid w:val="00702402"/>
    <w:rsid w:val="00703E59"/>
    <w:rsid w:val="007044ED"/>
    <w:rsid w:val="007047A0"/>
    <w:rsid w:val="0070593E"/>
    <w:rsid w:val="00705A3B"/>
    <w:rsid w:val="00705FC7"/>
    <w:rsid w:val="0070708C"/>
    <w:rsid w:val="0070787A"/>
    <w:rsid w:val="00707BC5"/>
    <w:rsid w:val="00707C38"/>
    <w:rsid w:val="007109A0"/>
    <w:rsid w:val="00710E97"/>
    <w:rsid w:val="00711106"/>
    <w:rsid w:val="00711EE5"/>
    <w:rsid w:val="0071254F"/>
    <w:rsid w:val="00712D91"/>
    <w:rsid w:val="007138BB"/>
    <w:rsid w:val="0071424C"/>
    <w:rsid w:val="007146A2"/>
    <w:rsid w:val="00715160"/>
    <w:rsid w:val="007154D4"/>
    <w:rsid w:val="00716A32"/>
    <w:rsid w:val="00717D60"/>
    <w:rsid w:val="00720145"/>
    <w:rsid w:val="0072062F"/>
    <w:rsid w:val="00720BF0"/>
    <w:rsid w:val="00720E05"/>
    <w:rsid w:val="00720E1C"/>
    <w:rsid w:val="007211D1"/>
    <w:rsid w:val="00721747"/>
    <w:rsid w:val="0072263F"/>
    <w:rsid w:val="00722818"/>
    <w:rsid w:val="00723004"/>
    <w:rsid w:val="00724517"/>
    <w:rsid w:val="007250D4"/>
    <w:rsid w:val="007254A1"/>
    <w:rsid w:val="00725832"/>
    <w:rsid w:val="00725BAE"/>
    <w:rsid w:val="00727011"/>
    <w:rsid w:val="0073033B"/>
    <w:rsid w:val="00730953"/>
    <w:rsid w:val="007313C5"/>
    <w:rsid w:val="0073271C"/>
    <w:rsid w:val="00732A8F"/>
    <w:rsid w:val="00732C0D"/>
    <w:rsid w:val="00732E73"/>
    <w:rsid w:val="00732FCD"/>
    <w:rsid w:val="007335C8"/>
    <w:rsid w:val="00733AD3"/>
    <w:rsid w:val="00733F98"/>
    <w:rsid w:val="007341B8"/>
    <w:rsid w:val="00734273"/>
    <w:rsid w:val="007343A5"/>
    <w:rsid w:val="007346B2"/>
    <w:rsid w:val="007351C4"/>
    <w:rsid w:val="007363F6"/>
    <w:rsid w:val="00736D08"/>
    <w:rsid w:val="00737164"/>
    <w:rsid w:val="0073780E"/>
    <w:rsid w:val="00737ACA"/>
    <w:rsid w:val="00737B34"/>
    <w:rsid w:val="0074034D"/>
    <w:rsid w:val="0074071A"/>
    <w:rsid w:val="007409C1"/>
    <w:rsid w:val="00740E5C"/>
    <w:rsid w:val="00740FB5"/>
    <w:rsid w:val="00741577"/>
    <w:rsid w:val="00741980"/>
    <w:rsid w:val="00742D54"/>
    <w:rsid w:val="00742D6E"/>
    <w:rsid w:val="0074336C"/>
    <w:rsid w:val="00743A57"/>
    <w:rsid w:val="0074487A"/>
    <w:rsid w:val="00744A7D"/>
    <w:rsid w:val="00744BE3"/>
    <w:rsid w:val="00744CD8"/>
    <w:rsid w:val="007452BF"/>
    <w:rsid w:val="007466F5"/>
    <w:rsid w:val="00746781"/>
    <w:rsid w:val="00746FF8"/>
    <w:rsid w:val="00747F78"/>
    <w:rsid w:val="00750A2A"/>
    <w:rsid w:val="00750E8B"/>
    <w:rsid w:val="007518EF"/>
    <w:rsid w:val="007524DD"/>
    <w:rsid w:val="00752AFA"/>
    <w:rsid w:val="00752BC6"/>
    <w:rsid w:val="00753AE3"/>
    <w:rsid w:val="0075549D"/>
    <w:rsid w:val="00756458"/>
    <w:rsid w:val="00756481"/>
    <w:rsid w:val="007566E9"/>
    <w:rsid w:val="007568F4"/>
    <w:rsid w:val="00756F24"/>
    <w:rsid w:val="007577A7"/>
    <w:rsid w:val="007602AE"/>
    <w:rsid w:val="00760E19"/>
    <w:rsid w:val="00760EA4"/>
    <w:rsid w:val="00761CF5"/>
    <w:rsid w:val="00761DAD"/>
    <w:rsid w:val="007624E8"/>
    <w:rsid w:val="0076450B"/>
    <w:rsid w:val="00764554"/>
    <w:rsid w:val="00765A28"/>
    <w:rsid w:val="00766FC9"/>
    <w:rsid w:val="00767332"/>
    <w:rsid w:val="00767AB4"/>
    <w:rsid w:val="0077138D"/>
    <w:rsid w:val="00771B98"/>
    <w:rsid w:val="00774E0E"/>
    <w:rsid w:val="00775335"/>
    <w:rsid w:val="007757C2"/>
    <w:rsid w:val="00775F9F"/>
    <w:rsid w:val="00776553"/>
    <w:rsid w:val="007773BC"/>
    <w:rsid w:val="007779A6"/>
    <w:rsid w:val="00777AFD"/>
    <w:rsid w:val="00777B00"/>
    <w:rsid w:val="0078078A"/>
    <w:rsid w:val="00781CA6"/>
    <w:rsid w:val="007823D2"/>
    <w:rsid w:val="0078279E"/>
    <w:rsid w:val="00782AB6"/>
    <w:rsid w:val="007837F0"/>
    <w:rsid w:val="00783DD4"/>
    <w:rsid w:val="007842F1"/>
    <w:rsid w:val="00784ABA"/>
    <w:rsid w:val="00784ED8"/>
    <w:rsid w:val="00785329"/>
    <w:rsid w:val="00785C2A"/>
    <w:rsid w:val="00785EC6"/>
    <w:rsid w:val="007867CC"/>
    <w:rsid w:val="00790B59"/>
    <w:rsid w:val="007912DA"/>
    <w:rsid w:val="0079179A"/>
    <w:rsid w:val="00791E7D"/>
    <w:rsid w:val="007926B9"/>
    <w:rsid w:val="00792935"/>
    <w:rsid w:val="00792BC6"/>
    <w:rsid w:val="0079362B"/>
    <w:rsid w:val="007941F7"/>
    <w:rsid w:val="00795A3E"/>
    <w:rsid w:val="00795E85"/>
    <w:rsid w:val="00796659"/>
    <w:rsid w:val="0079666F"/>
    <w:rsid w:val="00796B49"/>
    <w:rsid w:val="00797527"/>
    <w:rsid w:val="007A04A6"/>
    <w:rsid w:val="007A148E"/>
    <w:rsid w:val="007A1C16"/>
    <w:rsid w:val="007A2253"/>
    <w:rsid w:val="007A232A"/>
    <w:rsid w:val="007A4049"/>
    <w:rsid w:val="007A4251"/>
    <w:rsid w:val="007A46CB"/>
    <w:rsid w:val="007A5138"/>
    <w:rsid w:val="007A6286"/>
    <w:rsid w:val="007A69BF"/>
    <w:rsid w:val="007A6B6C"/>
    <w:rsid w:val="007A7825"/>
    <w:rsid w:val="007A7915"/>
    <w:rsid w:val="007A7EBE"/>
    <w:rsid w:val="007A7FF1"/>
    <w:rsid w:val="007B07F4"/>
    <w:rsid w:val="007B14C1"/>
    <w:rsid w:val="007B19CB"/>
    <w:rsid w:val="007B2387"/>
    <w:rsid w:val="007B3153"/>
    <w:rsid w:val="007B347E"/>
    <w:rsid w:val="007B3BED"/>
    <w:rsid w:val="007B3E2E"/>
    <w:rsid w:val="007B41AF"/>
    <w:rsid w:val="007B44ED"/>
    <w:rsid w:val="007B4AB6"/>
    <w:rsid w:val="007B4AFA"/>
    <w:rsid w:val="007B4D5C"/>
    <w:rsid w:val="007B4EA7"/>
    <w:rsid w:val="007B4F2C"/>
    <w:rsid w:val="007B598F"/>
    <w:rsid w:val="007B5A48"/>
    <w:rsid w:val="007B5E8C"/>
    <w:rsid w:val="007B6388"/>
    <w:rsid w:val="007B718D"/>
    <w:rsid w:val="007B728C"/>
    <w:rsid w:val="007B77C1"/>
    <w:rsid w:val="007B7868"/>
    <w:rsid w:val="007C041C"/>
    <w:rsid w:val="007C04D2"/>
    <w:rsid w:val="007C1104"/>
    <w:rsid w:val="007C113F"/>
    <w:rsid w:val="007C12F2"/>
    <w:rsid w:val="007C1A25"/>
    <w:rsid w:val="007C2581"/>
    <w:rsid w:val="007C2616"/>
    <w:rsid w:val="007C2CE2"/>
    <w:rsid w:val="007C5B1F"/>
    <w:rsid w:val="007C61E9"/>
    <w:rsid w:val="007C65AB"/>
    <w:rsid w:val="007C6FD4"/>
    <w:rsid w:val="007C7275"/>
    <w:rsid w:val="007C7CD8"/>
    <w:rsid w:val="007D1527"/>
    <w:rsid w:val="007D1640"/>
    <w:rsid w:val="007D27D2"/>
    <w:rsid w:val="007D35BC"/>
    <w:rsid w:val="007D4163"/>
    <w:rsid w:val="007D4742"/>
    <w:rsid w:val="007D4B02"/>
    <w:rsid w:val="007D4F56"/>
    <w:rsid w:val="007D6B5D"/>
    <w:rsid w:val="007D7F78"/>
    <w:rsid w:val="007E0298"/>
    <w:rsid w:val="007E04A8"/>
    <w:rsid w:val="007E04D7"/>
    <w:rsid w:val="007E1C27"/>
    <w:rsid w:val="007E2677"/>
    <w:rsid w:val="007E29CB"/>
    <w:rsid w:val="007E32C7"/>
    <w:rsid w:val="007E5EA1"/>
    <w:rsid w:val="007E6009"/>
    <w:rsid w:val="007E67A3"/>
    <w:rsid w:val="007E67B1"/>
    <w:rsid w:val="007E7140"/>
    <w:rsid w:val="007E7ED0"/>
    <w:rsid w:val="007F0194"/>
    <w:rsid w:val="007F1255"/>
    <w:rsid w:val="007F1290"/>
    <w:rsid w:val="007F1EB2"/>
    <w:rsid w:val="007F2164"/>
    <w:rsid w:val="007F263F"/>
    <w:rsid w:val="007F320A"/>
    <w:rsid w:val="007F3642"/>
    <w:rsid w:val="007F4099"/>
    <w:rsid w:val="007F44D1"/>
    <w:rsid w:val="007F4FD7"/>
    <w:rsid w:val="007F5670"/>
    <w:rsid w:val="007F620B"/>
    <w:rsid w:val="007F68DB"/>
    <w:rsid w:val="007F7340"/>
    <w:rsid w:val="007F79F1"/>
    <w:rsid w:val="007F7BCB"/>
    <w:rsid w:val="007F7D17"/>
    <w:rsid w:val="0080049B"/>
    <w:rsid w:val="00800764"/>
    <w:rsid w:val="00800F36"/>
    <w:rsid w:val="00801103"/>
    <w:rsid w:val="008019CD"/>
    <w:rsid w:val="00802AB0"/>
    <w:rsid w:val="0080379B"/>
    <w:rsid w:val="008038EE"/>
    <w:rsid w:val="00803A11"/>
    <w:rsid w:val="00803AEC"/>
    <w:rsid w:val="0080573C"/>
    <w:rsid w:val="00805BBA"/>
    <w:rsid w:val="008064A1"/>
    <w:rsid w:val="008065FD"/>
    <w:rsid w:val="00806E05"/>
    <w:rsid w:val="00807438"/>
    <w:rsid w:val="00807BCC"/>
    <w:rsid w:val="00807E2F"/>
    <w:rsid w:val="0081022D"/>
    <w:rsid w:val="00810A1B"/>
    <w:rsid w:val="00810B6E"/>
    <w:rsid w:val="00810F14"/>
    <w:rsid w:val="00811ADC"/>
    <w:rsid w:val="00811CC9"/>
    <w:rsid w:val="00812554"/>
    <w:rsid w:val="00813048"/>
    <w:rsid w:val="008133E7"/>
    <w:rsid w:val="0081408C"/>
    <w:rsid w:val="008145A5"/>
    <w:rsid w:val="00816186"/>
    <w:rsid w:val="008164A7"/>
    <w:rsid w:val="00820B66"/>
    <w:rsid w:val="00821BF5"/>
    <w:rsid w:val="008220F0"/>
    <w:rsid w:val="00822291"/>
    <w:rsid w:val="008227CB"/>
    <w:rsid w:val="00822F26"/>
    <w:rsid w:val="008245F7"/>
    <w:rsid w:val="00824F4A"/>
    <w:rsid w:val="008258A0"/>
    <w:rsid w:val="00826256"/>
    <w:rsid w:val="00826A0A"/>
    <w:rsid w:val="0082759E"/>
    <w:rsid w:val="00827750"/>
    <w:rsid w:val="00827859"/>
    <w:rsid w:val="00830388"/>
    <w:rsid w:val="00831069"/>
    <w:rsid w:val="008310CC"/>
    <w:rsid w:val="00831275"/>
    <w:rsid w:val="0083187D"/>
    <w:rsid w:val="00831A9F"/>
    <w:rsid w:val="0083204F"/>
    <w:rsid w:val="00832CFF"/>
    <w:rsid w:val="00834D8C"/>
    <w:rsid w:val="00835230"/>
    <w:rsid w:val="00835338"/>
    <w:rsid w:val="0083578A"/>
    <w:rsid w:val="00837397"/>
    <w:rsid w:val="00837806"/>
    <w:rsid w:val="00840A1C"/>
    <w:rsid w:val="00840CE9"/>
    <w:rsid w:val="00841257"/>
    <w:rsid w:val="00841555"/>
    <w:rsid w:val="00841672"/>
    <w:rsid w:val="00842C6A"/>
    <w:rsid w:val="0084349C"/>
    <w:rsid w:val="0084372F"/>
    <w:rsid w:val="0084376A"/>
    <w:rsid w:val="00844B5D"/>
    <w:rsid w:val="00844DE2"/>
    <w:rsid w:val="00845160"/>
    <w:rsid w:val="00845479"/>
    <w:rsid w:val="00845B22"/>
    <w:rsid w:val="00846157"/>
    <w:rsid w:val="0084646B"/>
    <w:rsid w:val="0084664D"/>
    <w:rsid w:val="00846BAB"/>
    <w:rsid w:val="00847273"/>
    <w:rsid w:val="00850180"/>
    <w:rsid w:val="00850D07"/>
    <w:rsid w:val="008519C4"/>
    <w:rsid w:val="008519CA"/>
    <w:rsid w:val="00852037"/>
    <w:rsid w:val="00852F8C"/>
    <w:rsid w:val="00853D18"/>
    <w:rsid w:val="00853F8F"/>
    <w:rsid w:val="00854C0F"/>
    <w:rsid w:val="00854EC1"/>
    <w:rsid w:val="0085619B"/>
    <w:rsid w:val="008562E5"/>
    <w:rsid w:val="0085655A"/>
    <w:rsid w:val="00857965"/>
    <w:rsid w:val="008579BD"/>
    <w:rsid w:val="00857EC1"/>
    <w:rsid w:val="00862A3E"/>
    <w:rsid w:val="008634E9"/>
    <w:rsid w:val="00863FB3"/>
    <w:rsid w:val="00864587"/>
    <w:rsid w:val="00865468"/>
    <w:rsid w:val="00865F2F"/>
    <w:rsid w:val="00865FD8"/>
    <w:rsid w:val="00867774"/>
    <w:rsid w:val="00867C07"/>
    <w:rsid w:val="00867D08"/>
    <w:rsid w:val="0087007D"/>
    <w:rsid w:val="008706D9"/>
    <w:rsid w:val="0087115E"/>
    <w:rsid w:val="008712F5"/>
    <w:rsid w:val="0087181F"/>
    <w:rsid w:val="0087182E"/>
    <w:rsid w:val="0087238D"/>
    <w:rsid w:val="008736D4"/>
    <w:rsid w:val="00874D46"/>
    <w:rsid w:val="00875A88"/>
    <w:rsid w:val="00875DDF"/>
    <w:rsid w:val="00876592"/>
    <w:rsid w:val="008765E6"/>
    <w:rsid w:val="00876CCB"/>
    <w:rsid w:val="00876FF7"/>
    <w:rsid w:val="00877440"/>
    <w:rsid w:val="00877760"/>
    <w:rsid w:val="00877C97"/>
    <w:rsid w:val="00881090"/>
    <w:rsid w:val="008810D6"/>
    <w:rsid w:val="00881301"/>
    <w:rsid w:val="00881B89"/>
    <w:rsid w:val="00882562"/>
    <w:rsid w:val="00883CE9"/>
    <w:rsid w:val="0088466B"/>
    <w:rsid w:val="00884832"/>
    <w:rsid w:val="008848D9"/>
    <w:rsid w:val="00884AA7"/>
    <w:rsid w:val="00885457"/>
    <w:rsid w:val="00885853"/>
    <w:rsid w:val="008859CE"/>
    <w:rsid w:val="00885B28"/>
    <w:rsid w:val="00886E27"/>
    <w:rsid w:val="00886F60"/>
    <w:rsid w:val="008870A9"/>
    <w:rsid w:val="0088713B"/>
    <w:rsid w:val="00887271"/>
    <w:rsid w:val="00887524"/>
    <w:rsid w:val="00887A02"/>
    <w:rsid w:val="00887BF3"/>
    <w:rsid w:val="00890357"/>
    <w:rsid w:val="0089157C"/>
    <w:rsid w:val="008921DC"/>
    <w:rsid w:val="008930AA"/>
    <w:rsid w:val="008932EA"/>
    <w:rsid w:val="00893E7F"/>
    <w:rsid w:val="00894A6E"/>
    <w:rsid w:val="008955D9"/>
    <w:rsid w:val="008957FF"/>
    <w:rsid w:val="008974F2"/>
    <w:rsid w:val="008A0959"/>
    <w:rsid w:val="008A14FB"/>
    <w:rsid w:val="008A28E7"/>
    <w:rsid w:val="008A2F43"/>
    <w:rsid w:val="008A51FD"/>
    <w:rsid w:val="008A56DE"/>
    <w:rsid w:val="008A5743"/>
    <w:rsid w:val="008A5E3A"/>
    <w:rsid w:val="008A71B8"/>
    <w:rsid w:val="008A7274"/>
    <w:rsid w:val="008A75B5"/>
    <w:rsid w:val="008A77E5"/>
    <w:rsid w:val="008A7891"/>
    <w:rsid w:val="008A7A5D"/>
    <w:rsid w:val="008A7B69"/>
    <w:rsid w:val="008A7B6E"/>
    <w:rsid w:val="008B0B1A"/>
    <w:rsid w:val="008B0BB1"/>
    <w:rsid w:val="008B0DF0"/>
    <w:rsid w:val="008B0FB4"/>
    <w:rsid w:val="008B1300"/>
    <w:rsid w:val="008B1C4B"/>
    <w:rsid w:val="008B1DC7"/>
    <w:rsid w:val="008B2F7C"/>
    <w:rsid w:val="008B3502"/>
    <w:rsid w:val="008B3768"/>
    <w:rsid w:val="008B3E34"/>
    <w:rsid w:val="008B43F3"/>
    <w:rsid w:val="008B46D4"/>
    <w:rsid w:val="008B4732"/>
    <w:rsid w:val="008B4B1E"/>
    <w:rsid w:val="008B513C"/>
    <w:rsid w:val="008B544F"/>
    <w:rsid w:val="008B5989"/>
    <w:rsid w:val="008B5B89"/>
    <w:rsid w:val="008B5E89"/>
    <w:rsid w:val="008B6F4E"/>
    <w:rsid w:val="008B792D"/>
    <w:rsid w:val="008B7AE6"/>
    <w:rsid w:val="008B7C73"/>
    <w:rsid w:val="008B7D3D"/>
    <w:rsid w:val="008C0615"/>
    <w:rsid w:val="008C0DC1"/>
    <w:rsid w:val="008C0E67"/>
    <w:rsid w:val="008C11F3"/>
    <w:rsid w:val="008C15D2"/>
    <w:rsid w:val="008C1878"/>
    <w:rsid w:val="008C1A21"/>
    <w:rsid w:val="008C1F7C"/>
    <w:rsid w:val="008C21C4"/>
    <w:rsid w:val="008C25DF"/>
    <w:rsid w:val="008C2D98"/>
    <w:rsid w:val="008C466A"/>
    <w:rsid w:val="008C49DA"/>
    <w:rsid w:val="008C4BB6"/>
    <w:rsid w:val="008C4F05"/>
    <w:rsid w:val="008C5114"/>
    <w:rsid w:val="008C6B1D"/>
    <w:rsid w:val="008C704B"/>
    <w:rsid w:val="008D132A"/>
    <w:rsid w:val="008D1F77"/>
    <w:rsid w:val="008D2E60"/>
    <w:rsid w:val="008D4A70"/>
    <w:rsid w:val="008D5146"/>
    <w:rsid w:val="008D54CE"/>
    <w:rsid w:val="008D55B7"/>
    <w:rsid w:val="008D674E"/>
    <w:rsid w:val="008D6A60"/>
    <w:rsid w:val="008E0150"/>
    <w:rsid w:val="008E0AC4"/>
    <w:rsid w:val="008E13AE"/>
    <w:rsid w:val="008E1507"/>
    <w:rsid w:val="008E2950"/>
    <w:rsid w:val="008E3126"/>
    <w:rsid w:val="008E36A5"/>
    <w:rsid w:val="008E3B30"/>
    <w:rsid w:val="008E431E"/>
    <w:rsid w:val="008E4A66"/>
    <w:rsid w:val="008E5553"/>
    <w:rsid w:val="008E5731"/>
    <w:rsid w:val="008E5D00"/>
    <w:rsid w:val="008E6069"/>
    <w:rsid w:val="008E688A"/>
    <w:rsid w:val="008E6AA4"/>
    <w:rsid w:val="008E737D"/>
    <w:rsid w:val="008E777D"/>
    <w:rsid w:val="008F07DB"/>
    <w:rsid w:val="008F093E"/>
    <w:rsid w:val="008F0BBD"/>
    <w:rsid w:val="008F0FCD"/>
    <w:rsid w:val="008F14CF"/>
    <w:rsid w:val="008F1735"/>
    <w:rsid w:val="008F2067"/>
    <w:rsid w:val="008F2731"/>
    <w:rsid w:val="008F28D6"/>
    <w:rsid w:val="008F2E9F"/>
    <w:rsid w:val="008F333E"/>
    <w:rsid w:val="008F4382"/>
    <w:rsid w:val="008F65EF"/>
    <w:rsid w:val="008F695B"/>
    <w:rsid w:val="008F6B86"/>
    <w:rsid w:val="008F6BBC"/>
    <w:rsid w:val="008F74BB"/>
    <w:rsid w:val="00900228"/>
    <w:rsid w:val="0090107D"/>
    <w:rsid w:val="0090116D"/>
    <w:rsid w:val="009011FC"/>
    <w:rsid w:val="0090174B"/>
    <w:rsid w:val="009018EB"/>
    <w:rsid w:val="00901BD9"/>
    <w:rsid w:val="009024E6"/>
    <w:rsid w:val="00902CC0"/>
    <w:rsid w:val="00903045"/>
    <w:rsid w:val="009031CA"/>
    <w:rsid w:val="0090399D"/>
    <w:rsid w:val="009041F5"/>
    <w:rsid w:val="009042B4"/>
    <w:rsid w:val="00904430"/>
    <w:rsid w:val="009047A9"/>
    <w:rsid w:val="00904CBA"/>
    <w:rsid w:val="00905726"/>
    <w:rsid w:val="009063D2"/>
    <w:rsid w:val="00906EAE"/>
    <w:rsid w:val="00907626"/>
    <w:rsid w:val="00910463"/>
    <w:rsid w:val="009106C8"/>
    <w:rsid w:val="00910A89"/>
    <w:rsid w:val="0091119A"/>
    <w:rsid w:val="009111C4"/>
    <w:rsid w:val="00911688"/>
    <w:rsid w:val="00911E6F"/>
    <w:rsid w:val="00911FC1"/>
    <w:rsid w:val="00912AF2"/>
    <w:rsid w:val="00913778"/>
    <w:rsid w:val="009146D6"/>
    <w:rsid w:val="00914F9F"/>
    <w:rsid w:val="0091502C"/>
    <w:rsid w:val="0091664F"/>
    <w:rsid w:val="009168F3"/>
    <w:rsid w:val="00917553"/>
    <w:rsid w:val="009175FC"/>
    <w:rsid w:val="00917A58"/>
    <w:rsid w:val="0092024F"/>
    <w:rsid w:val="009202B6"/>
    <w:rsid w:val="0092091A"/>
    <w:rsid w:val="00921EB4"/>
    <w:rsid w:val="00923BE4"/>
    <w:rsid w:val="00924330"/>
    <w:rsid w:val="00924332"/>
    <w:rsid w:val="009246CE"/>
    <w:rsid w:val="00924CF4"/>
    <w:rsid w:val="009257A6"/>
    <w:rsid w:val="009257AE"/>
    <w:rsid w:val="00925864"/>
    <w:rsid w:val="00925D8A"/>
    <w:rsid w:val="00925ED4"/>
    <w:rsid w:val="00926B5A"/>
    <w:rsid w:val="0092794A"/>
    <w:rsid w:val="00931773"/>
    <w:rsid w:val="009335F3"/>
    <w:rsid w:val="009343A2"/>
    <w:rsid w:val="0093458E"/>
    <w:rsid w:val="009355A8"/>
    <w:rsid w:val="00935D5A"/>
    <w:rsid w:val="00935F4C"/>
    <w:rsid w:val="009363CC"/>
    <w:rsid w:val="00936428"/>
    <w:rsid w:val="00936BD2"/>
    <w:rsid w:val="0093755D"/>
    <w:rsid w:val="009379F9"/>
    <w:rsid w:val="00940692"/>
    <w:rsid w:val="00940960"/>
    <w:rsid w:val="00940B50"/>
    <w:rsid w:val="00940CAA"/>
    <w:rsid w:val="009410B4"/>
    <w:rsid w:val="009415E9"/>
    <w:rsid w:val="00941770"/>
    <w:rsid w:val="00942606"/>
    <w:rsid w:val="00942933"/>
    <w:rsid w:val="00942C6E"/>
    <w:rsid w:val="009432EB"/>
    <w:rsid w:val="009434DD"/>
    <w:rsid w:val="00943659"/>
    <w:rsid w:val="00943E50"/>
    <w:rsid w:val="0094458B"/>
    <w:rsid w:val="00944C82"/>
    <w:rsid w:val="00946459"/>
    <w:rsid w:val="00946BBC"/>
    <w:rsid w:val="00946F51"/>
    <w:rsid w:val="00947355"/>
    <w:rsid w:val="00947DC2"/>
    <w:rsid w:val="0095117B"/>
    <w:rsid w:val="00952010"/>
    <w:rsid w:val="0095247F"/>
    <w:rsid w:val="009528DA"/>
    <w:rsid w:val="00953229"/>
    <w:rsid w:val="00953E93"/>
    <w:rsid w:val="009547C7"/>
    <w:rsid w:val="00954DD2"/>
    <w:rsid w:val="00955060"/>
    <w:rsid w:val="0095522E"/>
    <w:rsid w:val="00955E46"/>
    <w:rsid w:val="0095605E"/>
    <w:rsid w:val="00956A8A"/>
    <w:rsid w:val="0096063B"/>
    <w:rsid w:val="00960B52"/>
    <w:rsid w:val="0096131D"/>
    <w:rsid w:val="00961969"/>
    <w:rsid w:val="00961AC2"/>
    <w:rsid w:val="00962966"/>
    <w:rsid w:val="00962D9B"/>
    <w:rsid w:val="00963353"/>
    <w:rsid w:val="0096335F"/>
    <w:rsid w:val="00963414"/>
    <w:rsid w:val="00963532"/>
    <w:rsid w:val="0096416F"/>
    <w:rsid w:val="00964A04"/>
    <w:rsid w:val="00965265"/>
    <w:rsid w:val="00965494"/>
    <w:rsid w:val="009654F6"/>
    <w:rsid w:val="00965639"/>
    <w:rsid w:val="00965A0F"/>
    <w:rsid w:val="0096649D"/>
    <w:rsid w:val="00966A24"/>
    <w:rsid w:val="00967787"/>
    <w:rsid w:val="00967E0E"/>
    <w:rsid w:val="009706FB"/>
    <w:rsid w:val="00971117"/>
    <w:rsid w:val="00971446"/>
    <w:rsid w:val="0097263C"/>
    <w:rsid w:val="00972874"/>
    <w:rsid w:val="00972DB1"/>
    <w:rsid w:val="00972FD1"/>
    <w:rsid w:val="00973532"/>
    <w:rsid w:val="009736B8"/>
    <w:rsid w:val="00973746"/>
    <w:rsid w:val="00973C41"/>
    <w:rsid w:val="00973DF8"/>
    <w:rsid w:val="00975A96"/>
    <w:rsid w:val="00975D3E"/>
    <w:rsid w:val="009770E2"/>
    <w:rsid w:val="00977147"/>
    <w:rsid w:val="00977CE7"/>
    <w:rsid w:val="00981308"/>
    <w:rsid w:val="00981560"/>
    <w:rsid w:val="00981A2C"/>
    <w:rsid w:val="00982B0B"/>
    <w:rsid w:val="00983B03"/>
    <w:rsid w:val="00984662"/>
    <w:rsid w:val="00984D56"/>
    <w:rsid w:val="009854D1"/>
    <w:rsid w:val="00985FC7"/>
    <w:rsid w:val="00986289"/>
    <w:rsid w:val="009864B1"/>
    <w:rsid w:val="009868F1"/>
    <w:rsid w:val="00986F8F"/>
    <w:rsid w:val="00990E5E"/>
    <w:rsid w:val="00991578"/>
    <w:rsid w:val="009915BD"/>
    <w:rsid w:val="00991F97"/>
    <w:rsid w:val="0099232D"/>
    <w:rsid w:val="00992427"/>
    <w:rsid w:val="009924B9"/>
    <w:rsid w:val="00992692"/>
    <w:rsid w:val="00992D53"/>
    <w:rsid w:val="00993204"/>
    <w:rsid w:val="009932D6"/>
    <w:rsid w:val="00993505"/>
    <w:rsid w:val="00993C4B"/>
    <w:rsid w:val="009958D1"/>
    <w:rsid w:val="00996603"/>
    <w:rsid w:val="009971FB"/>
    <w:rsid w:val="0099749A"/>
    <w:rsid w:val="009979B4"/>
    <w:rsid w:val="009979EB"/>
    <w:rsid w:val="00997CE7"/>
    <w:rsid w:val="009A0766"/>
    <w:rsid w:val="009A0C2C"/>
    <w:rsid w:val="009A1DE4"/>
    <w:rsid w:val="009A24BB"/>
    <w:rsid w:val="009A3175"/>
    <w:rsid w:val="009A3BAF"/>
    <w:rsid w:val="009A4792"/>
    <w:rsid w:val="009A5662"/>
    <w:rsid w:val="009A6781"/>
    <w:rsid w:val="009A6B40"/>
    <w:rsid w:val="009A73F0"/>
    <w:rsid w:val="009A7975"/>
    <w:rsid w:val="009A7C79"/>
    <w:rsid w:val="009B1534"/>
    <w:rsid w:val="009B19CE"/>
    <w:rsid w:val="009B287E"/>
    <w:rsid w:val="009B2DEB"/>
    <w:rsid w:val="009B2E3F"/>
    <w:rsid w:val="009B4260"/>
    <w:rsid w:val="009B4345"/>
    <w:rsid w:val="009B4690"/>
    <w:rsid w:val="009B4AC4"/>
    <w:rsid w:val="009B4D22"/>
    <w:rsid w:val="009B538D"/>
    <w:rsid w:val="009B5D17"/>
    <w:rsid w:val="009B5D73"/>
    <w:rsid w:val="009B6180"/>
    <w:rsid w:val="009B662F"/>
    <w:rsid w:val="009B7C6E"/>
    <w:rsid w:val="009C06B8"/>
    <w:rsid w:val="009C1447"/>
    <w:rsid w:val="009C22AD"/>
    <w:rsid w:val="009C244C"/>
    <w:rsid w:val="009C26BB"/>
    <w:rsid w:val="009C2DEF"/>
    <w:rsid w:val="009C2E38"/>
    <w:rsid w:val="009C3970"/>
    <w:rsid w:val="009C39C4"/>
    <w:rsid w:val="009C4669"/>
    <w:rsid w:val="009C47B6"/>
    <w:rsid w:val="009C4E1C"/>
    <w:rsid w:val="009C5293"/>
    <w:rsid w:val="009C5F34"/>
    <w:rsid w:val="009D00EC"/>
    <w:rsid w:val="009D08C8"/>
    <w:rsid w:val="009D0E13"/>
    <w:rsid w:val="009D15F1"/>
    <w:rsid w:val="009D18C7"/>
    <w:rsid w:val="009D26D0"/>
    <w:rsid w:val="009D3268"/>
    <w:rsid w:val="009D3608"/>
    <w:rsid w:val="009D3F31"/>
    <w:rsid w:val="009D3F54"/>
    <w:rsid w:val="009D4B61"/>
    <w:rsid w:val="009D5A42"/>
    <w:rsid w:val="009D5D8F"/>
    <w:rsid w:val="009D5DA2"/>
    <w:rsid w:val="009D6901"/>
    <w:rsid w:val="009D7903"/>
    <w:rsid w:val="009E12F9"/>
    <w:rsid w:val="009E18B8"/>
    <w:rsid w:val="009E2167"/>
    <w:rsid w:val="009E234B"/>
    <w:rsid w:val="009E30CA"/>
    <w:rsid w:val="009E3C51"/>
    <w:rsid w:val="009E3CA4"/>
    <w:rsid w:val="009E4573"/>
    <w:rsid w:val="009E49BD"/>
    <w:rsid w:val="009E4BBC"/>
    <w:rsid w:val="009E4DF1"/>
    <w:rsid w:val="009E579F"/>
    <w:rsid w:val="009E587F"/>
    <w:rsid w:val="009E626B"/>
    <w:rsid w:val="009E629B"/>
    <w:rsid w:val="009E6362"/>
    <w:rsid w:val="009E779E"/>
    <w:rsid w:val="009E7B85"/>
    <w:rsid w:val="009F0B44"/>
    <w:rsid w:val="009F1178"/>
    <w:rsid w:val="009F363C"/>
    <w:rsid w:val="009F4697"/>
    <w:rsid w:val="009F4B0B"/>
    <w:rsid w:val="009F527B"/>
    <w:rsid w:val="009F55A0"/>
    <w:rsid w:val="009F664F"/>
    <w:rsid w:val="009F7073"/>
    <w:rsid w:val="00A007C5"/>
    <w:rsid w:val="00A010BF"/>
    <w:rsid w:val="00A03866"/>
    <w:rsid w:val="00A04026"/>
    <w:rsid w:val="00A0424E"/>
    <w:rsid w:val="00A04530"/>
    <w:rsid w:val="00A04A27"/>
    <w:rsid w:val="00A04C6A"/>
    <w:rsid w:val="00A07619"/>
    <w:rsid w:val="00A0776B"/>
    <w:rsid w:val="00A1181E"/>
    <w:rsid w:val="00A11DFA"/>
    <w:rsid w:val="00A1216D"/>
    <w:rsid w:val="00A144B1"/>
    <w:rsid w:val="00A15362"/>
    <w:rsid w:val="00A16782"/>
    <w:rsid w:val="00A1683C"/>
    <w:rsid w:val="00A16BA9"/>
    <w:rsid w:val="00A1775A"/>
    <w:rsid w:val="00A17E45"/>
    <w:rsid w:val="00A17FAC"/>
    <w:rsid w:val="00A20617"/>
    <w:rsid w:val="00A20FC6"/>
    <w:rsid w:val="00A20FE0"/>
    <w:rsid w:val="00A214D5"/>
    <w:rsid w:val="00A21FB6"/>
    <w:rsid w:val="00A2200B"/>
    <w:rsid w:val="00A2218B"/>
    <w:rsid w:val="00A22A15"/>
    <w:rsid w:val="00A22B1D"/>
    <w:rsid w:val="00A22B52"/>
    <w:rsid w:val="00A233BD"/>
    <w:rsid w:val="00A23D5D"/>
    <w:rsid w:val="00A255AC"/>
    <w:rsid w:val="00A2618B"/>
    <w:rsid w:val="00A2633B"/>
    <w:rsid w:val="00A269CC"/>
    <w:rsid w:val="00A26BD5"/>
    <w:rsid w:val="00A26F2F"/>
    <w:rsid w:val="00A26F7C"/>
    <w:rsid w:val="00A270FC"/>
    <w:rsid w:val="00A3047B"/>
    <w:rsid w:val="00A306BB"/>
    <w:rsid w:val="00A30A83"/>
    <w:rsid w:val="00A30EDB"/>
    <w:rsid w:val="00A314FE"/>
    <w:rsid w:val="00A31DC5"/>
    <w:rsid w:val="00A31E7F"/>
    <w:rsid w:val="00A32D1B"/>
    <w:rsid w:val="00A333C9"/>
    <w:rsid w:val="00A34BDF"/>
    <w:rsid w:val="00A35252"/>
    <w:rsid w:val="00A3527D"/>
    <w:rsid w:val="00A35CA0"/>
    <w:rsid w:val="00A3612A"/>
    <w:rsid w:val="00A36C10"/>
    <w:rsid w:val="00A370E4"/>
    <w:rsid w:val="00A371BB"/>
    <w:rsid w:val="00A372E5"/>
    <w:rsid w:val="00A37609"/>
    <w:rsid w:val="00A3776A"/>
    <w:rsid w:val="00A37D06"/>
    <w:rsid w:val="00A37D76"/>
    <w:rsid w:val="00A40B24"/>
    <w:rsid w:val="00A4122F"/>
    <w:rsid w:val="00A41788"/>
    <w:rsid w:val="00A41915"/>
    <w:rsid w:val="00A41B59"/>
    <w:rsid w:val="00A423B4"/>
    <w:rsid w:val="00A42435"/>
    <w:rsid w:val="00A42458"/>
    <w:rsid w:val="00A424B5"/>
    <w:rsid w:val="00A4262F"/>
    <w:rsid w:val="00A42667"/>
    <w:rsid w:val="00A438A7"/>
    <w:rsid w:val="00A43973"/>
    <w:rsid w:val="00A43D4C"/>
    <w:rsid w:val="00A45720"/>
    <w:rsid w:val="00A460E3"/>
    <w:rsid w:val="00A46625"/>
    <w:rsid w:val="00A4707A"/>
    <w:rsid w:val="00A47280"/>
    <w:rsid w:val="00A47E54"/>
    <w:rsid w:val="00A50FEE"/>
    <w:rsid w:val="00A51552"/>
    <w:rsid w:val="00A52573"/>
    <w:rsid w:val="00A534B5"/>
    <w:rsid w:val="00A53996"/>
    <w:rsid w:val="00A547A6"/>
    <w:rsid w:val="00A54F7F"/>
    <w:rsid w:val="00A55AB9"/>
    <w:rsid w:val="00A55CA2"/>
    <w:rsid w:val="00A56E07"/>
    <w:rsid w:val="00A574B7"/>
    <w:rsid w:val="00A576A1"/>
    <w:rsid w:val="00A57E52"/>
    <w:rsid w:val="00A6007B"/>
    <w:rsid w:val="00A609C8"/>
    <w:rsid w:val="00A61605"/>
    <w:rsid w:val="00A6189C"/>
    <w:rsid w:val="00A61A40"/>
    <w:rsid w:val="00A62E02"/>
    <w:rsid w:val="00A639D3"/>
    <w:rsid w:val="00A63B18"/>
    <w:rsid w:val="00A64113"/>
    <w:rsid w:val="00A65A06"/>
    <w:rsid w:val="00A66FBC"/>
    <w:rsid w:val="00A7102C"/>
    <w:rsid w:val="00A71513"/>
    <w:rsid w:val="00A71770"/>
    <w:rsid w:val="00A71B79"/>
    <w:rsid w:val="00A71DDD"/>
    <w:rsid w:val="00A7202C"/>
    <w:rsid w:val="00A72251"/>
    <w:rsid w:val="00A733C5"/>
    <w:rsid w:val="00A73492"/>
    <w:rsid w:val="00A73864"/>
    <w:rsid w:val="00A73C63"/>
    <w:rsid w:val="00A75160"/>
    <w:rsid w:val="00A751D6"/>
    <w:rsid w:val="00A758C0"/>
    <w:rsid w:val="00A75BD2"/>
    <w:rsid w:val="00A8022A"/>
    <w:rsid w:val="00A80D56"/>
    <w:rsid w:val="00A80DD0"/>
    <w:rsid w:val="00A81069"/>
    <w:rsid w:val="00A81917"/>
    <w:rsid w:val="00A81B4C"/>
    <w:rsid w:val="00A82A94"/>
    <w:rsid w:val="00A833B9"/>
    <w:rsid w:val="00A83530"/>
    <w:rsid w:val="00A83976"/>
    <w:rsid w:val="00A83AB9"/>
    <w:rsid w:val="00A83C55"/>
    <w:rsid w:val="00A845E0"/>
    <w:rsid w:val="00A84A34"/>
    <w:rsid w:val="00A84A9D"/>
    <w:rsid w:val="00A86334"/>
    <w:rsid w:val="00A86339"/>
    <w:rsid w:val="00A864CB"/>
    <w:rsid w:val="00A865D5"/>
    <w:rsid w:val="00A866E5"/>
    <w:rsid w:val="00A86D59"/>
    <w:rsid w:val="00A8716F"/>
    <w:rsid w:val="00A871DA"/>
    <w:rsid w:val="00A87295"/>
    <w:rsid w:val="00A87B9A"/>
    <w:rsid w:val="00A9016C"/>
    <w:rsid w:val="00A90211"/>
    <w:rsid w:val="00A902AB"/>
    <w:rsid w:val="00A90826"/>
    <w:rsid w:val="00A90E93"/>
    <w:rsid w:val="00A91804"/>
    <w:rsid w:val="00A92019"/>
    <w:rsid w:val="00A920FF"/>
    <w:rsid w:val="00A93028"/>
    <w:rsid w:val="00A937C7"/>
    <w:rsid w:val="00A94053"/>
    <w:rsid w:val="00A94856"/>
    <w:rsid w:val="00A94867"/>
    <w:rsid w:val="00A94ADA"/>
    <w:rsid w:val="00A94FA1"/>
    <w:rsid w:val="00A96DEF"/>
    <w:rsid w:val="00A973AA"/>
    <w:rsid w:val="00A9778F"/>
    <w:rsid w:val="00A97CC9"/>
    <w:rsid w:val="00AA014C"/>
    <w:rsid w:val="00AA16FF"/>
    <w:rsid w:val="00AA2199"/>
    <w:rsid w:val="00AA219E"/>
    <w:rsid w:val="00AA2538"/>
    <w:rsid w:val="00AA2A0B"/>
    <w:rsid w:val="00AA2DE8"/>
    <w:rsid w:val="00AA3112"/>
    <w:rsid w:val="00AA3677"/>
    <w:rsid w:val="00AA4841"/>
    <w:rsid w:val="00AA4ECC"/>
    <w:rsid w:val="00AA52F0"/>
    <w:rsid w:val="00AA5FB8"/>
    <w:rsid w:val="00AA6D59"/>
    <w:rsid w:val="00AB0254"/>
    <w:rsid w:val="00AB12D6"/>
    <w:rsid w:val="00AB2092"/>
    <w:rsid w:val="00AB25BC"/>
    <w:rsid w:val="00AB2F2E"/>
    <w:rsid w:val="00AB30AF"/>
    <w:rsid w:val="00AB33BB"/>
    <w:rsid w:val="00AB3E39"/>
    <w:rsid w:val="00AB4147"/>
    <w:rsid w:val="00AB4412"/>
    <w:rsid w:val="00AB458D"/>
    <w:rsid w:val="00AB4FB8"/>
    <w:rsid w:val="00AB51DE"/>
    <w:rsid w:val="00AB62ED"/>
    <w:rsid w:val="00AB65BD"/>
    <w:rsid w:val="00AB6E18"/>
    <w:rsid w:val="00AB6EA1"/>
    <w:rsid w:val="00AB78C3"/>
    <w:rsid w:val="00AB7E9C"/>
    <w:rsid w:val="00AC0119"/>
    <w:rsid w:val="00AC02E9"/>
    <w:rsid w:val="00AC0EBA"/>
    <w:rsid w:val="00AC1391"/>
    <w:rsid w:val="00AC21F8"/>
    <w:rsid w:val="00AC24B3"/>
    <w:rsid w:val="00AC2D5B"/>
    <w:rsid w:val="00AC3A0D"/>
    <w:rsid w:val="00AC3DDE"/>
    <w:rsid w:val="00AC56BD"/>
    <w:rsid w:val="00AC5C5C"/>
    <w:rsid w:val="00AC5C7A"/>
    <w:rsid w:val="00AC6427"/>
    <w:rsid w:val="00AC6BF3"/>
    <w:rsid w:val="00AC6F6D"/>
    <w:rsid w:val="00AC79B2"/>
    <w:rsid w:val="00AD1026"/>
    <w:rsid w:val="00AD1B43"/>
    <w:rsid w:val="00AD2909"/>
    <w:rsid w:val="00AD2B0A"/>
    <w:rsid w:val="00AD2CD5"/>
    <w:rsid w:val="00AD30F2"/>
    <w:rsid w:val="00AD3422"/>
    <w:rsid w:val="00AD417B"/>
    <w:rsid w:val="00AD4335"/>
    <w:rsid w:val="00AD470C"/>
    <w:rsid w:val="00AD77B1"/>
    <w:rsid w:val="00AD7B2F"/>
    <w:rsid w:val="00AD7F19"/>
    <w:rsid w:val="00AD7F67"/>
    <w:rsid w:val="00AE062F"/>
    <w:rsid w:val="00AE0740"/>
    <w:rsid w:val="00AE08EB"/>
    <w:rsid w:val="00AE0FDB"/>
    <w:rsid w:val="00AE153C"/>
    <w:rsid w:val="00AE17E6"/>
    <w:rsid w:val="00AE2D84"/>
    <w:rsid w:val="00AE3B00"/>
    <w:rsid w:val="00AE4788"/>
    <w:rsid w:val="00AE48F4"/>
    <w:rsid w:val="00AE5542"/>
    <w:rsid w:val="00AE5C03"/>
    <w:rsid w:val="00AE5ECA"/>
    <w:rsid w:val="00AF014D"/>
    <w:rsid w:val="00AF1791"/>
    <w:rsid w:val="00AF1E57"/>
    <w:rsid w:val="00AF26A5"/>
    <w:rsid w:val="00AF285B"/>
    <w:rsid w:val="00AF2BE3"/>
    <w:rsid w:val="00AF2D3C"/>
    <w:rsid w:val="00AF344E"/>
    <w:rsid w:val="00AF3586"/>
    <w:rsid w:val="00AF3BA7"/>
    <w:rsid w:val="00AF3F79"/>
    <w:rsid w:val="00AF66E0"/>
    <w:rsid w:val="00AF69EB"/>
    <w:rsid w:val="00AF6B0E"/>
    <w:rsid w:val="00AF700D"/>
    <w:rsid w:val="00AF7287"/>
    <w:rsid w:val="00AF78D2"/>
    <w:rsid w:val="00AF7FA3"/>
    <w:rsid w:val="00B006F8"/>
    <w:rsid w:val="00B00D58"/>
    <w:rsid w:val="00B012E9"/>
    <w:rsid w:val="00B01C68"/>
    <w:rsid w:val="00B04497"/>
    <w:rsid w:val="00B04DA5"/>
    <w:rsid w:val="00B0565C"/>
    <w:rsid w:val="00B0586A"/>
    <w:rsid w:val="00B059A3"/>
    <w:rsid w:val="00B06467"/>
    <w:rsid w:val="00B06E7C"/>
    <w:rsid w:val="00B073DF"/>
    <w:rsid w:val="00B07DA6"/>
    <w:rsid w:val="00B1090B"/>
    <w:rsid w:val="00B10A99"/>
    <w:rsid w:val="00B10AA1"/>
    <w:rsid w:val="00B10E71"/>
    <w:rsid w:val="00B10FC1"/>
    <w:rsid w:val="00B11327"/>
    <w:rsid w:val="00B11791"/>
    <w:rsid w:val="00B117E1"/>
    <w:rsid w:val="00B11F36"/>
    <w:rsid w:val="00B120A6"/>
    <w:rsid w:val="00B121DC"/>
    <w:rsid w:val="00B121ED"/>
    <w:rsid w:val="00B12964"/>
    <w:rsid w:val="00B13412"/>
    <w:rsid w:val="00B1365B"/>
    <w:rsid w:val="00B140D3"/>
    <w:rsid w:val="00B1705A"/>
    <w:rsid w:val="00B175B0"/>
    <w:rsid w:val="00B17FED"/>
    <w:rsid w:val="00B20156"/>
    <w:rsid w:val="00B209F6"/>
    <w:rsid w:val="00B22C0F"/>
    <w:rsid w:val="00B230C7"/>
    <w:rsid w:val="00B239CA"/>
    <w:rsid w:val="00B23A50"/>
    <w:rsid w:val="00B23E21"/>
    <w:rsid w:val="00B23FB5"/>
    <w:rsid w:val="00B24403"/>
    <w:rsid w:val="00B24912"/>
    <w:rsid w:val="00B258C6"/>
    <w:rsid w:val="00B2747B"/>
    <w:rsid w:val="00B30702"/>
    <w:rsid w:val="00B31FB8"/>
    <w:rsid w:val="00B320ED"/>
    <w:rsid w:val="00B3288F"/>
    <w:rsid w:val="00B33A29"/>
    <w:rsid w:val="00B33F2D"/>
    <w:rsid w:val="00B342C7"/>
    <w:rsid w:val="00B34452"/>
    <w:rsid w:val="00B35DA3"/>
    <w:rsid w:val="00B35F33"/>
    <w:rsid w:val="00B361F3"/>
    <w:rsid w:val="00B36D3F"/>
    <w:rsid w:val="00B36D9F"/>
    <w:rsid w:val="00B36FC0"/>
    <w:rsid w:val="00B37A56"/>
    <w:rsid w:val="00B37ABE"/>
    <w:rsid w:val="00B37EE2"/>
    <w:rsid w:val="00B40364"/>
    <w:rsid w:val="00B409B8"/>
    <w:rsid w:val="00B40A24"/>
    <w:rsid w:val="00B40D19"/>
    <w:rsid w:val="00B41576"/>
    <w:rsid w:val="00B41657"/>
    <w:rsid w:val="00B41C41"/>
    <w:rsid w:val="00B4233D"/>
    <w:rsid w:val="00B435E8"/>
    <w:rsid w:val="00B43A04"/>
    <w:rsid w:val="00B43D3F"/>
    <w:rsid w:val="00B45194"/>
    <w:rsid w:val="00B4530A"/>
    <w:rsid w:val="00B454C3"/>
    <w:rsid w:val="00B46775"/>
    <w:rsid w:val="00B46DE1"/>
    <w:rsid w:val="00B47C36"/>
    <w:rsid w:val="00B50253"/>
    <w:rsid w:val="00B50A30"/>
    <w:rsid w:val="00B50ACA"/>
    <w:rsid w:val="00B50EFA"/>
    <w:rsid w:val="00B51A1B"/>
    <w:rsid w:val="00B524CE"/>
    <w:rsid w:val="00B5459F"/>
    <w:rsid w:val="00B54879"/>
    <w:rsid w:val="00B54952"/>
    <w:rsid w:val="00B54F20"/>
    <w:rsid w:val="00B550C8"/>
    <w:rsid w:val="00B5539B"/>
    <w:rsid w:val="00B555F6"/>
    <w:rsid w:val="00B5565D"/>
    <w:rsid w:val="00B55E11"/>
    <w:rsid w:val="00B55EC7"/>
    <w:rsid w:val="00B567C6"/>
    <w:rsid w:val="00B56F41"/>
    <w:rsid w:val="00B5701F"/>
    <w:rsid w:val="00B574B3"/>
    <w:rsid w:val="00B578E9"/>
    <w:rsid w:val="00B60033"/>
    <w:rsid w:val="00B60AD7"/>
    <w:rsid w:val="00B60FCA"/>
    <w:rsid w:val="00B612B4"/>
    <w:rsid w:val="00B614F7"/>
    <w:rsid w:val="00B61568"/>
    <w:rsid w:val="00B61800"/>
    <w:rsid w:val="00B619FA"/>
    <w:rsid w:val="00B61BCF"/>
    <w:rsid w:val="00B62046"/>
    <w:rsid w:val="00B6276B"/>
    <w:rsid w:val="00B62DD5"/>
    <w:rsid w:val="00B631AA"/>
    <w:rsid w:val="00B63938"/>
    <w:rsid w:val="00B63F90"/>
    <w:rsid w:val="00B643B4"/>
    <w:rsid w:val="00B6473F"/>
    <w:rsid w:val="00B64E48"/>
    <w:rsid w:val="00B64ED4"/>
    <w:rsid w:val="00B64F35"/>
    <w:rsid w:val="00B670EE"/>
    <w:rsid w:val="00B670F6"/>
    <w:rsid w:val="00B70967"/>
    <w:rsid w:val="00B70F28"/>
    <w:rsid w:val="00B71069"/>
    <w:rsid w:val="00B71293"/>
    <w:rsid w:val="00B71A60"/>
    <w:rsid w:val="00B71EEA"/>
    <w:rsid w:val="00B7267A"/>
    <w:rsid w:val="00B74562"/>
    <w:rsid w:val="00B749A9"/>
    <w:rsid w:val="00B75384"/>
    <w:rsid w:val="00B77F19"/>
    <w:rsid w:val="00B809B3"/>
    <w:rsid w:val="00B823B2"/>
    <w:rsid w:val="00B8280A"/>
    <w:rsid w:val="00B82BC9"/>
    <w:rsid w:val="00B83EDC"/>
    <w:rsid w:val="00B83FC4"/>
    <w:rsid w:val="00B8406C"/>
    <w:rsid w:val="00B848F8"/>
    <w:rsid w:val="00B84A69"/>
    <w:rsid w:val="00B85106"/>
    <w:rsid w:val="00B86750"/>
    <w:rsid w:val="00B86990"/>
    <w:rsid w:val="00B90C55"/>
    <w:rsid w:val="00B90C61"/>
    <w:rsid w:val="00B91618"/>
    <w:rsid w:val="00B921E2"/>
    <w:rsid w:val="00B92CC3"/>
    <w:rsid w:val="00B937AA"/>
    <w:rsid w:val="00B94591"/>
    <w:rsid w:val="00B953D2"/>
    <w:rsid w:val="00B959D1"/>
    <w:rsid w:val="00B9614F"/>
    <w:rsid w:val="00B964C2"/>
    <w:rsid w:val="00B97CD4"/>
    <w:rsid w:val="00BA0A60"/>
    <w:rsid w:val="00BA1BC8"/>
    <w:rsid w:val="00BA1EB3"/>
    <w:rsid w:val="00BA2075"/>
    <w:rsid w:val="00BA2387"/>
    <w:rsid w:val="00BA24BE"/>
    <w:rsid w:val="00BA2B08"/>
    <w:rsid w:val="00BA323C"/>
    <w:rsid w:val="00BA4299"/>
    <w:rsid w:val="00BA59BA"/>
    <w:rsid w:val="00BA5B09"/>
    <w:rsid w:val="00BA5FF8"/>
    <w:rsid w:val="00BA66F3"/>
    <w:rsid w:val="00BA686B"/>
    <w:rsid w:val="00BA7FE7"/>
    <w:rsid w:val="00BB04B1"/>
    <w:rsid w:val="00BB0B20"/>
    <w:rsid w:val="00BB0BC4"/>
    <w:rsid w:val="00BB101A"/>
    <w:rsid w:val="00BB1230"/>
    <w:rsid w:val="00BB1E19"/>
    <w:rsid w:val="00BB3FE8"/>
    <w:rsid w:val="00BB435C"/>
    <w:rsid w:val="00BB4771"/>
    <w:rsid w:val="00BB4BC1"/>
    <w:rsid w:val="00BB5EAD"/>
    <w:rsid w:val="00BB5F0C"/>
    <w:rsid w:val="00BB69FE"/>
    <w:rsid w:val="00BB6AFA"/>
    <w:rsid w:val="00BB6B48"/>
    <w:rsid w:val="00BB6D0F"/>
    <w:rsid w:val="00BB6D43"/>
    <w:rsid w:val="00BB7723"/>
    <w:rsid w:val="00BB7812"/>
    <w:rsid w:val="00BC00CE"/>
    <w:rsid w:val="00BC0588"/>
    <w:rsid w:val="00BC0D93"/>
    <w:rsid w:val="00BC1912"/>
    <w:rsid w:val="00BC1BD1"/>
    <w:rsid w:val="00BC1C1A"/>
    <w:rsid w:val="00BC424C"/>
    <w:rsid w:val="00BC50AE"/>
    <w:rsid w:val="00BC5656"/>
    <w:rsid w:val="00BC61A8"/>
    <w:rsid w:val="00BC6200"/>
    <w:rsid w:val="00BC77BB"/>
    <w:rsid w:val="00BD0083"/>
    <w:rsid w:val="00BD067D"/>
    <w:rsid w:val="00BD0E26"/>
    <w:rsid w:val="00BD0F4B"/>
    <w:rsid w:val="00BD137B"/>
    <w:rsid w:val="00BD257C"/>
    <w:rsid w:val="00BD2A7C"/>
    <w:rsid w:val="00BD3836"/>
    <w:rsid w:val="00BD3AB2"/>
    <w:rsid w:val="00BD44B6"/>
    <w:rsid w:val="00BD4950"/>
    <w:rsid w:val="00BD514C"/>
    <w:rsid w:val="00BD51E4"/>
    <w:rsid w:val="00BD5E51"/>
    <w:rsid w:val="00BE0EE7"/>
    <w:rsid w:val="00BE13F2"/>
    <w:rsid w:val="00BE256D"/>
    <w:rsid w:val="00BE2836"/>
    <w:rsid w:val="00BE3A0A"/>
    <w:rsid w:val="00BE3C1F"/>
    <w:rsid w:val="00BE54EE"/>
    <w:rsid w:val="00BE5CF5"/>
    <w:rsid w:val="00BE6184"/>
    <w:rsid w:val="00BE76D9"/>
    <w:rsid w:val="00BE7791"/>
    <w:rsid w:val="00BF0690"/>
    <w:rsid w:val="00BF10ED"/>
    <w:rsid w:val="00BF1116"/>
    <w:rsid w:val="00BF15DA"/>
    <w:rsid w:val="00BF22EA"/>
    <w:rsid w:val="00BF2A82"/>
    <w:rsid w:val="00BF2E95"/>
    <w:rsid w:val="00BF339A"/>
    <w:rsid w:val="00BF3447"/>
    <w:rsid w:val="00BF3506"/>
    <w:rsid w:val="00BF43FD"/>
    <w:rsid w:val="00BF4716"/>
    <w:rsid w:val="00BF51B9"/>
    <w:rsid w:val="00BF62B8"/>
    <w:rsid w:val="00BF643B"/>
    <w:rsid w:val="00BF7020"/>
    <w:rsid w:val="00C0035E"/>
    <w:rsid w:val="00C00A96"/>
    <w:rsid w:val="00C041DB"/>
    <w:rsid w:val="00C043E6"/>
    <w:rsid w:val="00C04D15"/>
    <w:rsid w:val="00C05285"/>
    <w:rsid w:val="00C05A2A"/>
    <w:rsid w:val="00C06263"/>
    <w:rsid w:val="00C068EB"/>
    <w:rsid w:val="00C07A8F"/>
    <w:rsid w:val="00C07C8C"/>
    <w:rsid w:val="00C111CD"/>
    <w:rsid w:val="00C11922"/>
    <w:rsid w:val="00C119EB"/>
    <w:rsid w:val="00C11EE0"/>
    <w:rsid w:val="00C12864"/>
    <w:rsid w:val="00C1298C"/>
    <w:rsid w:val="00C12EBD"/>
    <w:rsid w:val="00C13112"/>
    <w:rsid w:val="00C1318C"/>
    <w:rsid w:val="00C13418"/>
    <w:rsid w:val="00C1398E"/>
    <w:rsid w:val="00C143B2"/>
    <w:rsid w:val="00C14655"/>
    <w:rsid w:val="00C14FF2"/>
    <w:rsid w:val="00C15049"/>
    <w:rsid w:val="00C1599D"/>
    <w:rsid w:val="00C15B22"/>
    <w:rsid w:val="00C15C2F"/>
    <w:rsid w:val="00C16691"/>
    <w:rsid w:val="00C16D27"/>
    <w:rsid w:val="00C20768"/>
    <w:rsid w:val="00C2176B"/>
    <w:rsid w:val="00C2336C"/>
    <w:rsid w:val="00C2338E"/>
    <w:rsid w:val="00C2398C"/>
    <w:rsid w:val="00C23AB1"/>
    <w:rsid w:val="00C24141"/>
    <w:rsid w:val="00C24D40"/>
    <w:rsid w:val="00C269E0"/>
    <w:rsid w:val="00C269F4"/>
    <w:rsid w:val="00C26C8F"/>
    <w:rsid w:val="00C27CB5"/>
    <w:rsid w:val="00C27E84"/>
    <w:rsid w:val="00C303E9"/>
    <w:rsid w:val="00C3069D"/>
    <w:rsid w:val="00C30FF3"/>
    <w:rsid w:val="00C3105A"/>
    <w:rsid w:val="00C316E2"/>
    <w:rsid w:val="00C3192C"/>
    <w:rsid w:val="00C31C52"/>
    <w:rsid w:val="00C32AA4"/>
    <w:rsid w:val="00C32E20"/>
    <w:rsid w:val="00C333D1"/>
    <w:rsid w:val="00C3350F"/>
    <w:rsid w:val="00C33E39"/>
    <w:rsid w:val="00C3426D"/>
    <w:rsid w:val="00C34AB3"/>
    <w:rsid w:val="00C356D6"/>
    <w:rsid w:val="00C3570A"/>
    <w:rsid w:val="00C35B32"/>
    <w:rsid w:val="00C35C9C"/>
    <w:rsid w:val="00C36E8D"/>
    <w:rsid w:val="00C3729D"/>
    <w:rsid w:val="00C37577"/>
    <w:rsid w:val="00C376D8"/>
    <w:rsid w:val="00C377CD"/>
    <w:rsid w:val="00C40101"/>
    <w:rsid w:val="00C4023B"/>
    <w:rsid w:val="00C415C4"/>
    <w:rsid w:val="00C41FD1"/>
    <w:rsid w:val="00C4287F"/>
    <w:rsid w:val="00C42C6A"/>
    <w:rsid w:val="00C434EC"/>
    <w:rsid w:val="00C4357A"/>
    <w:rsid w:val="00C436D0"/>
    <w:rsid w:val="00C43CFC"/>
    <w:rsid w:val="00C44203"/>
    <w:rsid w:val="00C44731"/>
    <w:rsid w:val="00C448F1"/>
    <w:rsid w:val="00C44AC2"/>
    <w:rsid w:val="00C45811"/>
    <w:rsid w:val="00C4581C"/>
    <w:rsid w:val="00C45C9C"/>
    <w:rsid w:val="00C4602D"/>
    <w:rsid w:val="00C463AC"/>
    <w:rsid w:val="00C46C64"/>
    <w:rsid w:val="00C472B3"/>
    <w:rsid w:val="00C515E8"/>
    <w:rsid w:val="00C51A1D"/>
    <w:rsid w:val="00C5204D"/>
    <w:rsid w:val="00C52408"/>
    <w:rsid w:val="00C5277A"/>
    <w:rsid w:val="00C534D8"/>
    <w:rsid w:val="00C539AF"/>
    <w:rsid w:val="00C53CA7"/>
    <w:rsid w:val="00C53E72"/>
    <w:rsid w:val="00C54844"/>
    <w:rsid w:val="00C54C98"/>
    <w:rsid w:val="00C556AD"/>
    <w:rsid w:val="00C56A6D"/>
    <w:rsid w:val="00C56CF3"/>
    <w:rsid w:val="00C56E4D"/>
    <w:rsid w:val="00C5710B"/>
    <w:rsid w:val="00C5761B"/>
    <w:rsid w:val="00C57DE0"/>
    <w:rsid w:val="00C603E0"/>
    <w:rsid w:val="00C6068D"/>
    <w:rsid w:val="00C60D6B"/>
    <w:rsid w:val="00C61466"/>
    <w:rsid w:val="00C61590"/>
    <w:rsid w:val="00C61B68"/>
    <w:rsid w:val="00C62D27"/>
    <w:rsid w:val="00C6314B"/>
    <w:rsid w:val="00C632B9"/>
    <w:rsid w:val="00C635F2"/>
    <w:rsid w:val="00C64F28"/>
    <w:rsid w:val="00C658C3"/>
    <w:rsid w:val="00C66CD6"/>
    <w:rsid w:val="00C677BA"/>
    <w:rsid w:val="00C7003E"/>
    <w:rsid w:val="00C72C6D"/>
    <w:rsid w:val="00C72CB3"/>
    <w:rsid w:val="00C73A1A"/>
    <w:rsid w:val="00C74B11"/>
    <w:rsid w:val="00C755C8"/>
    <w:rsid w:val="00C7607A"/>
    <w:rsid w:val="00C76127"/>
    <w:rsid w:val="00C769C4"/>
    <w:rsid w:val="00C76B76"/>
    <w:rsid w:val="00C771FD"/>
    <w:rsid w:val="00C77D85"/>
    <w:rsid w:val="00C800B7"/>
    <w:rsid w:val="00C80635"/>
    <w:rsid w:val="00C80DD1"/>
    <w:rsid w:val="00C8162D"/>
    <w:rsid w:val="00C81657"/>
    <w:rsid w:val="00C818C1"/>
    <w:rsid w:val="00C822C5"/>
    <w:rsid w:val="00C82D48"/>
    <w:rsid w:val="00C82E1B"/>
    <w:rsid w:val="00C83770"/>
    <w:rsid w:val="00C838A2"/>
    <w:rsid w:val="00C84907"/>
    <w:rsid w:val="00C85C0B"/>
    <w:rsid w:val="00C87023"/>
    <w:rsid w:val="00C8706F"/>
    <w:rsid w:val="00C87683"/>
    <w:rsid w:val="00C878B7"/>
    <w:rsid w:val="00C87CE5"/>
    <w:rsid w:val="00C87EA6"/>
    <w:rsid w:val="00C90C5D"/>
    <w:rsid w:val="00C90F67"/>
    <w:rsid w:val="00C91598"/>
    <w:rsid w:val="00C91A8A"/>
    <w:rsid w:val="00C921C0"/>
    <w:rsid w:val="00C92D3A"/>
    <w:rsid w:val="00C95581"/>
    <w:rsid w:val="00C9573C"/>
    <w:rsid w:val="00C9574C"/>
    <w:rsid w:val="00C9623C"/>
    <w:rsid w:val="00C964CF"/>
    <w:rsid w:val="00C96780"/>
    <w:rsid w:val="00C975C3"/>
    <w:rsid w:val="00C976FD"/>
    <w:rsid w:val="00C97738"/>
    <w:rsid w:val="00CA01F2"/>
    <w:rsid w:val="00CA0B4C"/>
    <w:rsid w:val="00CA1CE2"/>
    <w:rsid w:val="00CA2055"/>
    <w:rsid w:val="00CA2308"/>
    <w:rsid w:val="00CA24EB"/>
    <w:rsid w:val="00CA2E39"/>
    <w:rsid w:val="00CA30B4"/>
    <w:rsid w:val="00CA3F90"/>
    <w:rsid w:val="00CA4B4C"/>
    <w:rsid w:val="00CA58C3"/>
    <w:rsid w:val="00CA635B"/>
    <w:rsid w:val="00CA63B7"/>
    <w:rsid w:val="00CA69E6"/>
    <w:rsid w:val="00CA6A8F"/>
    <w:rsid w:val="00CA7394"/>
    <w:rsid w:val="00CA75CB"/>
    <w:rsid w:val="00CB0B2C"/>
    <w:rsid w:val="00CB0D1F"/>
    <w:rsid w:val="00CB2713"/>
    <w:rsid w:val="00CB271F"/>
    <w:rsid w:val="00CB36DD"/>
    <w:rsid w:val="00CB3BAE"/>
    <w:rsid w:val="00CB412A"/>
    <w:rsid w:val="00CB41E0"/>
    <w:rsid w:val="00CB43CD"/>
    <w:rsid w:val="00CB45FE"/>
    <w:rsid w:val="00CB5BF2"/>
    <w:rsid w:val="00CB6A35"/>
    <w:rsid w:val="00CB7ED4"/>
    <w:rsid w:val="00CC0599"/>
    <w:rsid w:val="00CC0D2E"/>
    <w:rsid w:val="00CC16E7"/>
    <w:rsid w:val="00CC18C3"/>
    <w:rsid w:val="00CC1F2F"/>
    <w:rsid w:val="00CC1F9C"/>
    <w:rsid w:val="00CC2EF7"/>
    <w:rsid w:val="00CC2F11"/>
    <w:rsid w:val="00CC30B3"/>
    <w:rsid w:val="00CC4029"/>
    <w:rsid w:val="00CC4841"/>
    <w:rsid w:val="00CC4E56"/>
    <w:rsid w:val="00CC4F46"/>
    <w:rsid w:val="00CC53F1"/>
    <w:rsid w:val="00CC60DD"/>
    <w:rsid w:val="00CC64EC"/>
    <w:rsid w:val="00CC6ED2"/>
    <w:rsid w:val="00CC7342"/>
    <w:rsid w:val="00CC75E9"/>
    <w:rsid w:val="00CD0444"/>
    <w:rsid w:val="00CD22AD"/>
    <w:rsid w:val="00CD2519"/>
    <w:rsid w:val="00CD3EFF"/>
    <w:rsid w:val="00CD4510"/>
    <w:rsid w:val="00CD49BC"/>
    <w:rsid w:val="00CD4CA6"/>
    <w:rsid w:val="00CD4EBA"/>
    <w:rsid w:val="00CD64A4"/>
    <w:rsid w:val="00CD6561"/>
    <w:rsid w:val="00CD72A3"/>
    <w:rsid w:val="00CD72F7"/>
    <w:rsid w:val="00CD77BB"/>
    <w:rsid w:val="00CD78CE"/>
    <w:rsid w:val="00CE1010"/>
    <w:rsid w:val="00CE248E"/>
    <w:rsid w:val="00CE2613"/>
    <w:rsid w:val="00CE37C0"/>
    <w:rsid w:val="00CE4394"/>
    <w:rsid w:val="00CE50FF"/>
    <w:rsid w:val="00CE6DF9"/>
    <w:rsid w:val="00CE6E5E"/>
    <w:rsid w:val="00CE73AD"/>
    <w:rsid w:val="00CE7618"/>
    <w:rsid w:val="00CE7853"/>
    <w:rsid w:val="00CE7A2D"/>
    <w:rsid w:val="00CE7A6E"/>
    <w:rsid w:val="00CE7B80"/>
    <w:rsid w:val="00CF0074"/>
    <w:rsid w:val="00CF0E54"/>
    <w:rsid w:val="00CF16DF"/>
    <w:rsid w:val="00CF1A75"/>
    <w:rsid w:val="00CF1EC9"/>
    <w:rsid w:val="00CF233E"/>
    <w:rsid w:val="00CF23D0"/>
    <w:rsid w:val="00CF2F46"/>
    <w:rsid w:val="00CF33A5"/>
    <w:rsid w:val="00CF375B"/>
    <w:rsid w:val="00CF3F08"/>
    <w:rsid w:val="00CF42A2"/>
    <w:rsid w:val="00CF43A8"/>
    <w:rsid w:val="00CF5AA7"/>
    <w:rsid w:val="00CF62ED"/>
    <w:rsid w:val="00CF665E"/>
    <w:rsid w:val="00CF6A57"/>
    <w:rsid w:val="00CF7376"/>
    <w:rsid w:val="00CF7549"/>
    <w:rsid w:val="00D0006C"/>
    <w:rsid w:val="00D00EF0"/>
    <w:rsid w:val="00D01303"/>
    <w:rsid w:val="00D026BB"/>
    <w:rsid w:val="00D02FC7"/>
    <w:rsid w:val="00D03AA3"/>
    <w:rsid w:val="00D03D97"/>
    <w:rsid w:val="00D03DAF"/>
    <w:rsid w:val="00D03FA7"/>
    <w:rsid w:val="00D04277"/>
    <w:rsid w:val="00D0437B"/>
    <w:rsid w:val="00D04C65"/>
    <w:rsid w:val="00D04CB1"/>
    <w:rsid w:val="00D052EC"/>
    <w:rsid w:val="00D06087"/>
    <w:rsid w:val="00D10266"/>
    <w:rsid w:val="00D10B9B"/>
    <w:rsid w:val="00D10EA6"/>
    <w:rsid w:val="00D13148"/>
    <w:rsid w:val="00D13834"/>
    <w:rsid w:val="00D13B53"/>
    <w:rsid w:val="00D13F67"/>
    <w:rsid w:val="00D1468E"/>
    <w:rsid w:val="00D14A11"/>
    <w:rsid w:val="00D157FF"/>
    <w:rsid w:val="00D15BFD"/>
    <w:rsid w:val="00D171E0"/>
    <w:rsid w:val="00D174AD"/>
    <w:rsid w:val="00D1780B"/>
    <w:rsid w:val="00D17A05"/>
    <w:rsid w:val="00D17BDF"/>
    <w:rsid w:val="00D20E93"/>
    <w:rsid w:val="00D21834"/>
    <w:rsid w:val="00D21AA2"/>
    <w:rsid w:val="00D21DB9"/>
    <w:rsid w:val="00D2240E"/>
    <w:rsid w:val="00D2297E"/>
    <w:rsid w:val="00D22A4A"/>
    <w:rsid w:val="00D2337A"/>
    <w:rsid w:val="00D23527"/>
    <w:rsid w:val="00D241C3"/>
    <w:rsid w:val="00D245AB"/>
    <w:rsid w:val="00D247AF"/>
    <w:rsid w:val="00D24E46"/>
    <w:rsid w:val="00D26A56"/>
    <w:rsid w:val="00D26FA3"/>
    <w:rsid w:val="00D27A52"/>
    <w:rsid w:val="00D30C3A"/>
    <w:rsid w:val="00D31162"/>
    <w:rsid w:val="00D31219"/>
    <w:rsid w:val="00D31E3C"/>
    <w:rsid w:val="00D32029"/>
    <w:rsid w:val="00D33D03"/>
    <w:rsid w:val="00D34836"/>
    <w:rsid w:val="00D34A0B"/>
    <w:rsid w:val="00D34C60"/>
    <w:rsid w:val="00D35A92"/>
    <w:rsid w:val="00D35E31"/>
    <w:rsid w:val="00D3608E"/>
    <w:rsid w:val="00D3637C"/>
    <w:rsid w:val="00D36D42"/>
    <w:rsid w:val="00D40A3B"/>
    <w:rsid w:val="00D40F39"/>
    <w:rsid w:val="00D41A29"/>
    <w:rsid w:val="00D4202A"/>
    <w:rsid w:val="00D42B90"/>
    <w:rsid w:val="00D4336A"/>
    <w:rsid w:val="00D436D8"/>
    <w:rsid w:val="00D467FF"/>
    <w:rsid w:val="00D4692B"/>
    <w:rsid w:val="00D47593"/>
    <w:rsid w:val="00D47E7C"/>
    <w:rsid w:val="00D51B1F"/>
    <w:rsid w:val="00D522CD"/>
    <w:rsid w:val="00D52F53"/>
    <w:rsid w:val="00D53263"/>
    <w:rsid w:val="00D53960"/>
    <w:rsid w:val="00D53C6C"/>
    <w:rsid w:val="00D5413E"/>
    <w:rsid w:val="00D543FB"/>
    <w:rsid w:val="00D5460F"/>
    <w:rsid w:val="00D54D3E"/>
    <w:rsid w:val="00D54DFE"/>
    <w:rsid w:val="00D5567B"/>
    <w:rsid w:val="00D55D02"/>
    <w:rsid w:val="00D5605B"/>
    <w:rsid w:val="00D5788D"/>
    <w:rsid w:val="00D613FC"/>
    <w:rsid w:val="00D6142B"/>
    <w:rsid w:val="00D6172C"/>
    <w:rsid w:val="00D61CA5"/>
    <w:rsid w:val="00D61CB7"/>
    <w:rsid w:val="00D621DD"/>
    <w:rsid w:val="00D62D58"/>
    <w:rsid w:val="00D62F4E"/>
    <w:rsid w:val="00D63068"/>
    <w:rsid w:val="00D634B1"/>
    <w:rsid w:val="00D63719"/>
    <w:rsid w:val="00D63823"/>
    <w:rsid w:val="00D63A89"/>
    <w:rsid w:val="00D63B0B"/>
    <w:rsid w:val="00D63B8F"/>
    <w:rsid w:val="00D641DD"/>
    <w:rsid w:val="00D666E4"/>
    <w:rsid w:val="00D67E95"/>
    <w:rsid w:val="00D70385"/>
    <w:rsid w:val="00D70EBF"/>
    <w:rsid w:val="00D730D9"/>
    <w:rsid w:val="00D76002"/>
    <w:rsid w:val="00D76284"/>
    <w:rsid w:val="00D763BF"/>
    <w:rsid w:val="00D763D0"/>
    <w:rsid w:val="00D76F3C"/>
    <w:rsid w:val="00D774A5"/>
    <w:rsid w:val="00D7761B"/>
    <w:rsid w:val="00D80033"/>
    <w:rsid w:val="00D8029B"/>
    <w:rsid w:val="00D81014"/>
    <w:rsid w:val="00D8142F"/>
    <w:rsid w:val="00D821F6"/>
    <w:rsid w:val="00D82C5C"/>
    <w:rsid w:val="00D82DDE"/>
    <w:rsid w:val="00D8453A"/>
    <w:rsid w:val="00D84952"/>
    <w:rsid w:val="00D84A67"/>
    <w:rsid w:val="00D84E45"/>
    <w:rsid w:val="00D853A9"/>
    <w:rsid w:val="00D85C4E"/>
    <w:rsid w:val="00D8654E"/>
    <w:rsid w:val="00D86583"/>
    <w:rsid w:val="00D8739F"/>
    <w:rsid w:val="00D8743B"/>
    <w:rsid w:val="00D87ABD"/>
    <w:rsid w:val="00D902D3"/>
    <w:rsid w:val="00D90390"/>
    <w:rsid w:val="00D904E2"/>
    <w:rsid w:val="00D916B7"/>
    <w:rsid w:val="00D917C3"/>
    <w:rsid w:val="00D918FD"/>
    <w:rsid w:val="00D91CAB"/>
    <w:rsid w:val="00D92549"/>
    <w:rsid w:val="00D92606"/>
    <w:rsid w:val="00D93B09"/>
    <w:rsid w:val="00D93B78"/>
    <w:rsid w:val="00D9498C"/>
    <w:rsid w:val="00D95346"/>
    <w:rsid w:val="00D953CF"/>
    <w:rsid w:val="00D9561D"/>
    <w:rsid w:val="00D95D45"/>
    <w:rsid w:val="00D96031"/>
    <w:rsid w:val="00D96999"/>
    <w:rsid w:val="00D96E6C"/>
    <w:rsid w:val="00D973C9"/>
    <w:rsid w:val="00D977AB"/>
    <w:rsid w:val="00D97C57"/>
    <w:rsid w:val="00D97C58"/>
    <w:rsid w:val="00DA0853"/>
    <w:rsid w:val="00DA11CD"/>
    <w:rsid w:val="00DA1261"/>
    <w:rsid w:val="00DA1895"/>
    <w:rsid w:val="00DA2EEE"/>
    <w:rsid w:val="00DA3383"/>
    <w:rsid w:val="00DA343C"/>
    <w:rsid w:val="00DA3519"/>
    <w:rsid w:val="00DA3EDF"/>
    <w:rsid w:val="00DA436D"/>
    <w:rsid w:val="00DA5163"/>
    <w:rsid w:val="00DA52AA"/>
    <w:rsid w:val="00DA5465"/>
    <w:rsid w:val="00DA5DBF"/>
    <w:rsid w:val="00DA755B"/>
    <w:rsid w:val="00DA75F4"/>
    <w:rsid w:val="00DA7889"/>
    <w:rsid w:val="00DA7E11"/>
    <w:rsid w:val="00DB02AC"/>
    <w:rsid w:val="00DB0A5C"/>
    <w:rsid w:val="00DB136C"/>
    <w:rsid w:val="00DB1833"/>
    <w:rsid w:val="00DB2043"/>
    <w:rsid w:val="00DB24B8"/>
    <w:rsid w:val="00DB2AB0"/>
    <w:rsid w:val="00DB2C94"/>
    <w:rsid w:val="00DB2EDA"/>
    <w:rsid w:val="00DB34EC"/>
    <w:rsid w:val="00DB4774"/>
    <w:rsid w:val="00DB4B02"/>
    <w:rsid w:val="00DB4B6D"/>
    <w:rsid w:val="00DB579B"/>
    <w:rsid w:val="00DB623E"/>
    <w:rsid w:val="00DB6B37"/>
    <w:rsid w:val="00DB7B4F"/>
    <w:rsid w:val="00DC0A04"/>
    <w:rsid w:val="00DC1304"/>
    <w:rsid w:val="00DC1EE7"/>
    <w:rsid w:val="00DC1FE1"/>
    <w:rsid w:val="00DC2D8D"/>
    <w:rsid w:val="00DC34B6"/>
    <w:rsid w:val="00DC3795"/>
    <w:rsid w:val="00DC3B1A"/>
    <w:rsid w:val="00DC4194"/>
    <w:rsid w:val="00DC4201"/>
    <w:rsid w:val="00DC443F"/>
    <w:rsid w:val="00DC53AC"/>
    <w:rsid w:val="00DC5455"/>
    <w:rsid w:val="00DC5AE3"/>
    <w:rsid w:val="00DC60A6"/>
    <w:rsid w:val="00DC6740"/>
    <w:rsid w:val="00DC6CE1"/>
    <w:rsid w:val="00DC705C"/>
    <w:rsid w:val="00DC7257"/>
    <w:rsid w:val="00DC7BB8"/>
    <w:rsid w:val="00DC7EF7"/>
    <w:rsid w:val="00DD0F2D"/>
    <w:rsid w:val="00DD1CF8"/>
    <w:rsid w:val="00DD217E"/>
    <w:rsid w:val="00DD2521"/>
    <w:rsid w:val="00DD2578"/>
    <w:rsid w:val="00DD307E"/>
    <w:rsid w:val="00DD30DE"/>
    <w:rsid w:val="00DD33C6"/>
    <w:rsid w:val="00DD374B"/>
    <w:rsid w:val="00DD38B9"/>
    <w:rsid w:val="00DD3C77"/>
    <w:rsid w:val="00DD4319"/>
    <w:rsid w:val="00DD5D31"/>
    <w:rsid w:val="00DD6060"/>
    <w:rsid w:val="00DE12A9"/>
    <w:rsid w:val="00DE1814"/>
    <w:rsid w:val="00DE19E8"/>
    <w:rsid w:val="00DE223D"/>
    <w:rsid w:val="00DE297C"/>
    <w:rsid w:val="00DE4B6D"/>
    <w:rsid w:val="00DE4D2D"/>
    <w:rsid w:val="00DE5159"/>
    <w:rsid w:val="00DE53CB"/>
    <w:rsid w:val="00DE674F"/>
    <w:rsid w:val="00DE6D8E"/>
    <w:rsid w:val="00DE711F"/>
    <w:rsid w:val="00DE7637"/>
    <w:rsid w:val="00DF03FC"/>
    <w:rsid w:val="00DF1650"/>
    <w:rsid w:val="00DF1946"/>
    <w:rsid w:val="00DF1A17"/>
    <w:rsid w:val="00DF2736"/>
    <w:rsid w:val="00DF2AF0"/>
    <w:rsid w:val="00DF431B"/>
    <w:rsid w:val="00DF4547"/>
    <w:rsid w:val="00DF4551"/>
    <w:rsid w:val="00DF49B6"/>
    <w:rsid w:val="00DF4C1A"/>
    <w:rsid w:val="00DF4C1D"/>
    <w:rsid w:val="00DF5103"/>
    <w:rsid w:val="00DF587E"/>
    <w:rsid w:val="00DF5AD2"/>
    <w:rsid w:val="00DF5C5A"/>
    <w:rsid w:val="00DF5D52"/>
    <w:rsid w:val="00DF68D7"/>
    <w:rsid w:val="00DF6A7F"/>
    <w:rsid w:val="00DF70C3"/>
    <w:rsid w:val="00DF7AC3"/>
    <w:rsid w:val="00DF7EC0"/>
    <w:rsid w:val="00E00481"/>
    <w:rsid w:val="00E007C0"/>
    <w:rsid w:val="00E017A7"/>
    <w:rsid w:val="00E02121"/>
    <w:rsid w:val="00E02451"/>
    <w:rsid w:val="00E029A8"/>
    <w:rsid w:val="00E033BB"/>
    <w:rsid w:val="00E03793"/>
    <w:rsid w:val="00E0554B"/>
    <w:rsid w:val="00E0572F"/>
    <w:rsid w:val="00E0575D"/>
    <w:rsid w:val="00E05777"/>
    <w:rsid w:val="00E061C3"/>
    <w:rsid w:val="00E06539"/>
    <w:rsid w:val="00E07098"/>
    <w:rsid w:val="00E103CE"/>
    <w:rsid w:val="00E114B7"/>
    <w:rsid w:val="00E12549"/>
    <w:rsid w:val="00E12BDF"/>
    <w:rsid w:val="00E1324B"/>
    <w:rsid w:val="00E13B6B"/>
    <w:rsid w:val="00E13F4E"/>
    <w:rsid w:val="00E1504F"/>
    <w:rsid w:val="00E15BD6"/>
    <w:rsid w:val="00E16405"/>
    <w:rsid w:val="00E16E27"/>
    <w:rsid w:val="00E17368"/>
    <w:rsid w:val="00E2031F"/>
    <w:rsid w:val="00E20465"/>
    <w:rsid w:val="00E211FF"/>
    <w:rsid w:val="00E21FA3"/>
    <w:rsid w:val="00E22E66"/>
    <w:rsid w:val="00E2314C"/>
    <w:rsid w:val="00E239C1"/>
    <w:rsid w:val="00E23A02"/>
    <w:rsid w:val="00E23E14"/>
    <w:rsid w:val="00E24BCE"/>
    <w:rsid w:val="00E24C21"/>
    <w:rsid w:val="00E2557B"/>
    <w:rsid w:val="00E25729"/>
    <w:rsid w:val="00E25994"/>
    <w:rsid w:val="00E25A83"/>
    <w:rsid w:val="00E2646F"/>
    <w:rsid w:val="00E2649A"/>
    <w:rsid w:val="00E26E8A"/>
    <w:rsid w:val="00E306D3"/>
    <w:rsid w:val="00E30C13"/>
    <w:rsid w:val="00E31442"/>
    <w:rsid w:val="00E31BFF"/>
    <w:rsid w:val="00E31C01"/>
    <w:rsid w:val="00E31DC8"/>
    <w:rsid w:val="00E31E35"/>
    <w:rsid w:val="00E31F16"/>
    <w:rsid w:val="00E32461"/>
    <w:rsid w:val="00E32F0D"/>
    <w:rsid w:val="00E33C7C"/>
    <w:rsid w:val="00E34C09"/>
    <w:rsid w:val="00E34F6A"/>
    <w:rsid w:val="00E3570E"/>
    <w:rsid w:val="00E36174"/>
    <w:rsid w:val="00E36690"/>
    <w:rsid w:val="00E416EF"/>
    <w:rsid w:val="00E41922"/>
    <w:rsid w:val="00E41C85"/>
    <w:rsid w:val="00E420E3"/>
    <w:rsid w:val="00E42233"/>
    <w:rsid w:val="00E4224D"/>
    <w:rsid w:val="00E42320"/>
    <w:rsid w:val="00E42EB1"/>
    <w:rsid w:val="00E4310F"/>
    <w:rsid w:val="00E435FF"/>
    <w:rsid w:val="00E43E67"/>
    <w:rsid w:val="00E44217"/>
    <w:rsid w:val="00E4444B"/>
    <w:rsid w:val="00E461C7"/>
    <w:rsid w:val="00E46F83"/>
    <w:rsid w:val="00E4747E"/>
    <w:rsid w:val="00E51A03"/>
    <w:rsid w:val="00E51AEF"/>
    <w:rsid w:val="00E51DB5"/>
    <w:rsid w:val="00E51E6A"/>
    <w:rsid w:val="00E52393"/>
    <w:rsid w:val="00E52A56"/>
    <w:rsid w:val="00E52AA7"/>
    <w:rsid w:val="00E52CD7"/>
    <w:rsid w:val="00E53005"/>
    <w:rsid w:val="00E5333D"/>
    <w:rsid w:val="00E53B86"/>
    <w:rsid w:val="00E53FE8"/>
    <w:rsid w:val="00E55192"/>
    <w:rsid w:val="00E55F72"/>
    <w:rsid w:val="00E5743B"/>
    <w:rsid w:val="00E578DA"/>
    <w:rsid w:val="00E601C2"/>
    <w:rsid w:val="00E6107C"/>
    <w:rsid w:val="00E615C3"/>
    <w:rsid w:val="00E619AD"/>
    <w:rsid w:val="00E619F4"/>
    <w:rsid w:val="00E61FD5"/>
    <w:rsid w:val="00E625FA"/>
    <w:rsid w:val="00E63394"/>
    <w:rsid w:val="00E63E38"/>
    <w:rsid w:val="00E63FB2"/>
    <w:rsid w:val="00E64DFD"/>
    <w:rsid w:val="00E65EAA"/>
    <w:rsid w:val="00E668F2"/>
    <w:rsid w:val="00E66E25"/>
    <w:rsid w:val="00E678AF"/>
    <w:rsid w:val="00E704C0"/>
    <w:rsid w:val="00E7064C"/>
    <w:rsid w:val="00E706DC"/>
    <w:rsid w:val="00E70C7B"/>
    <w:rsid w:val="00E70F63"/>
    <w:rsid w:val="00E71538"/>
    <w:rsid w:val="00E71C46"/>
    <w:rsid w:val="00E72032"/>
    <w:rsid w:val="00E72640"/>
    <w:rsid w:val="00E7463B"/>
    <w:rsid w:val="00E749F7"/>
    <w:rsid w:val="00E75432"/>
    <w:rsid w:val="00E75A98"/>
    <w:rsid w:val="00E75F9C"/>
    <w:rsid w:val="00E760AD"/>
    <w:rsid w:val="00E772CD"/>
    <w:rsid w:val="00E7734F"/>
    <w:rsid w:val="00E7741B"/>
    <w:rsid w:val="00E777EE"/>
    <w:rsid w:val="00E777FD"/>
    <w:rsid w:val="00E80C0E"/>
    <w:rsid w:val="00E80D81"/>
    <w:rsid w:val="00E81522"/>
    <w:rsid w:val="00E8181D"/>
    <w:rsid w:val="00E81D9B"/>
    <w:rsid w:val="00E822E8"/>
    <w:rsid w:val="00E82621"/>
    <w:rsid w:val="00E835E4"/>
    <w:rsid w:val="00E848C6"/>
    <w:rsid w:val="00E857E2"/>
    <w:rsid w:val="00E85A0F"/>
    <w:rsid w:val="00E86205"/>
    <w:rsid w:val="00E87273"/>
    <w:rsid w:val="00E877F3"/>
    <w:rsid w:val="00E87B6F"/>
    <w:rsid w:val="00E90506"/>
    <w:rsid w:val="00E90BBA"/>
    <w:rsid w:val="00E90FCD"/>
    <w:rsid w:val="00E914CD"/>
    <w:rsid w:val="00E91AE9"/>
    <w:rsid w:val="00E927E6"/>
    <w:rsid w:val="00E9291B"/>
    <w:rsid w:val="00E92B7C"/>
    <w:rsid w:val="00E93291"/>
    <w:rsid w:val="00E93A38"/>
    <w:rsid w:val="00E95051"/>
    <w:rsid w:val="00E95CD3"/>
    <w:rsid w:val="00E95FEE"/>
    <w:rsid w:val="00E9616C"/>
    <w:rsid w:val="00E96DD5"/>
    <w:rsid w:val="00E96F5B"/>
    <w:rsid w:val="00E96F69"/>
    <w:rsid w:val="00EA0984"/>
    <w:rsid w:val="00EA0E76"/>
    <w:rsid w:val="00EA0EF9"/>
    <w:rsid w:val="00EA11BF"/>
    <w:rsid w:val="00EA21EB"/>
    <w:rsid w:val="00EA22A5"/>
    <w:rsid w:val="00EA24BC"/>
    <w:rsid w:val="00EA3851"/>
    <w:rsid w:val="00EA39E6"/>
    <w:rsid w:val="00EA3BA8"/>
    <w:rsid w:val="00EA5140"/>
    <w:rsid w:val="00EA567C"/>
    <w:rsid w:val="00EA5893"/>
    <w:rsid w:val="00EA5C34"/>
    <w:rsid w:val="00EA5DB5"/>
    <w:rsid w:val="00EB01B3"/>
    <w:rsid w:val="00EB0737"/>
    <w:rsid w:val="00EB0744"/>
    <w:rsid w:val="00EB1674"/>
    <w:rsid w:val="00EB19FB"/>
    <w:rsid w:val="00EB1C87"/>
    <w:rsid w:val="00EB264F"/>
    <w:rsid w:val="00EB28AB"/>
    <w:rsid w:val="00EB39AE"/>
    <w:rsid w:val="00EB3D86"/>
    <w:rsid w:val="00EB45F0"/>
    <w:rsid w:val="00EB4C0D"/>
    <w:rsid w:val="00EB4E01"/>
    <w:rsid w:val="00EB5413"/>
    <w:rsid w:val="00EB55BE"/>
    <w:rsid w:val="00EB5750"/>
    <w:rsid w:val="00EB5D05"/>
    <w:rsid w:val="00EB66D9"/>
    <w:rsid w:val="00EB7DB7"/>
    <w:rsid w:val="00EC136B"/>
    <w:rsid w:val="00EC180B"/>
    <w:rsid w:val="00EC1895"/>
    <w:rsid w:val="00EC1B97"/>
    <w:rsid w:val="00EC1C9A"/>
    <w:rsid w:val="00EC1F15"/>
    <w:rsid w:val="00EC2355"/>
    <w:rsid w:val="00EC29AA"/>
    <w:rsid w:val="00EC3242"/>
    <w:rsid w:val="00EC32FC"/>
    <w:rsid w:val="00EC3578"/>
    <w:rsid w:val="00EC409F"/>
    <w:rsid w:val="00EC595F"/>
    <w:rsid w:val="00EC5C19"/>
    <w:rsid w:val="00EC615B"/>
    <w:rsid w:val="00EC64AB"/>
    <w:rsid w:val="00ED0CD5"/>
    <w:rsid w:val="00ED1098"/>
    <w:rsid w:val="00ED21C0"/>
    <w:rsid w:val="00ED21C8"/>
    <w:rsid w:val="00ED2722"/>
    <w:rsid w:val="00ED3297"/>
    <w:rsid w:val="00ED3A75"/>
    <w:rsid w:val="00ED4ABD"/>
    <w:rsid w:val="00ED4D55"/>
    <w:rsid w:val="00ED6695"/>
    <w:rsid w:val="00ED6BC1"/>
    <w:rsid w:val="00ED7259"/>
    <w:rsid w:val="00ED7CA6"/>
    <w:rsid w:val="00EE0CF7"/>
    <w:rsid w:val="00EE0FAC"/>
    <w:rsid w:val="00EE1C0F"/>
    <w:rsid w:val="00EE1E6D"/>
    <w:rsid w:val="00EE1E91"/>
    <w:rsid w:val="00EE35E9"/>
    <w:rsid w:val="00EE386A"/>
    <w:rsid w:val="00EE3BED"/>
    <w:rsid w:val="00EE4312"/>
    <w:rsid w:val="00EE434F"/>
    <w:rsid w:val="00EE43C9"/>
    <w:rsid w:val="00EE4890"/>
    <w:rsid w:val="00EE4AE6"/>
    <w:rsid w:val="00EE5E94"/>
    <w:rsid w:val="00EE5F25"/>
    <w:rsid w:val="00EE6568"/>
    <w:rsid w:val="00EE69B3"/>
    <w:rsid w:val="00EE6E5B"/>
    <w:rsid w:val="00EE7AA8"/>
    <w:rsid w:val="00EF0257"/>
    <w:rsid w:val="00EF127A"/>
    <w:rsid w:val="00EF1851"/>
    <w:rsid w:val="00EF29B3"/>
    <w:rsid w:val="00EF34F6"/>
    <w:rsid w:val="00EF3786"/>
    <w:rsid w:val="00EF393A"/>
    <w:rsid w:val="00EF42E4"/>
    <w:rsid w:val="00EF4644"/>
    <w:rsid w:val="00EF4974"/>
    <w:rsid w:val="00EF5644"/>
    <w:rsid w:val="00EF5761"/>
    <w:rsid w:val="00EF5C4F"/>
    <w:rsid w:val="00EF60CD"/>
    <w:rsid w:val="00EF67EC"/>
    <w:rsid w:val="00EF7281"/>
    <w:rsid w:val="00EF7616"/>
    <w:rsid w:val="00EF7F08"/>
    <w:rsid w:val="00F0029A"/>
    <w:rsid w:val="00F00691"/>
    <w:rsid w:val="00F0184D"/>
    <w:rsid w:val="00F01E75"/>
    <w:rsid w:val="00F02D76"/>
    <w:rsid w:val="00F03BB2"/>
    <w:rsid w:val="00F03E76"/>
    <w:rsid w:val="00F052C8"/>
    <w:rsid w:val="00F055E2"/>
    <w:rsid w:val="00F071E6"/>
    <w:rsid w:val="00F072D8"/>
    <w:rsid w:val="00F07379"/>
    <w:rsid w:val="00F075D6"/>
    <w:rsid w:val="00F07B42"/>
    <w:rsid w:val="00F07C18"/>
    <w:rsid w:val="00F07C51"/>
    <w:rsid w:val="00F1025D"/>
    <w:rsid w:val="00F1054F"/>
    <w:rsid w:val="00F106A3"/>
    <w:rsid w:val="00F10DA0"/>
    <w:rsid w:val="00F11AAE"/>
    <w:rsid w:val="00F11C3B"/>
    <w:rsid w:val="00F124BE"/>
    <w:rsid w:val="00F139F4"/>
    <w:rsid w:val="00F14F00"/>
    <w:rsid w:val="00F16315"/>
    <w:rsid w:val="00F169E8"/>
    <w:rsid w:val="00F16DA0"/>
    <w:rsid w:val="00F17487"/>
    <w:rsid w:val="00F2069C"/>
    <w:rsid w:val="00F20783"/>
    <w:rsid w:val="00F20D33"/>
    <w:rsid w:val="00F21B7C"/>
    <w:rsid w:val="00F21EC2"/>
    <w:rsid w:val="00F2318E"/>
    <w:rsid w:val="00F2341E"/>
    <w:rsid w:val="00F2358A"/>
    <w:rsid w:val="00F243E8"/>
    <w:rsid w:val="00F24E6D"/>
    <w:rsid w:val="00F25313"/>
    <w:rsid w:val="00F25A75"/>
    <w:rsid w:val="00F25E9C"/>
    <w:rsid w:val="00F2615C"/>
    <w:rsid w:val="00F2711A"/>
    <w:rsid w:val="00F273AF"/>
    <w:rsid w:val="00F274BE"/>
    <w:rsid w:val="00F31779"/>
    <w:rsid w:val="00F31A86"/>
    <w:rsid w:val="00F3286F"/>
    <w:rsid w:val="00F32DA2"/>
    <w:rsid w:val="00F32F8B"/>
    <w:rsid w:val="00F338D0"/>
    <w:rsid w:val="00F3438F"/>
    <w:rsid w:val="00F34C73"/>
    <w:rsid w:val="00F35267"/>
    <w:rsid w:val="00F3559D"/>
    <w:rsid w:val="00F356A4"/>
    <w:rsid w:val="00F3672A"/>
    <w:rsid w:val="00F36B43"/>
    <w:rsid w:val="00F371A4"/>
    <w:rsid w:val="00F37767"/>
    <w:rsid w:val="00F40E4D"/>
    <w:rsid w:val="00F415E7"/>
    <w:rsid w:val="00F41A98"/>
    <w:rsid w:val="00F42148"/>
    <w:rsid w:val="00F4292E"/>
    <w:rsid w:val="00F42F0B"/>
    <w:rsid w:val="00F43598"/>
    <w:rsid w:val="00F43BAB"/>
    <w:rsid w:val="00F43C56"/>
    <w:rsid w:val="00F43EE3"/>
    <w:rsid w:val="00F441FF"/>
    <w:rsid w:val="00F44C77"/>
    <w:rsid w:val="00F44DB8"/>
    <w:rsid w:val="00F44EB1"/>
    <w:rsid w:val="00F4510D"/>
    <w:rsid w:val="00F459B2"/>
    <w:rsid w:val="00F46877"/>
    <w:rsid w:val="00F46E41"/>
    <w:rsid w:val="00F47FD6"/>
    <w:rsid w:val="00F50161"/>
    <w:rsid w:val="00F51E77"/>
    <w:rsid w:val="00F54E45"/>
    <w:rsid w:val="00F550DA"/>
    <w:rsid w:val="00F551D8"/>
    <w:rsid w:val="00F55356"/>
    <w:rsid w:val="00F5540D"/>
    <w:rsid w:val="00F556C8"/>
    <w:rsid w:val="00F55F07"/>
    <w:rsid w:val="00F55FA5"/>
    <w:rsid w:val="00F5615F"/>
    <w:rsid w:val="00F5746D"/>
    <w:rsid w:val="00F57826"/>
    <w:rsid w:val="00F60290"/>
    <w:rsid w:val="00F6033F"/>
    <w:rsid w:val="00F61387"/>
    <w:rsid w:val="00F6150A"/>
    <w:rsid w:val="00F61528"/>
    <w:rsid w:val="00F64DC7"/>
    <w:rsid w:val="00F65906"/>
    <w:rsid w:val="00F65B53"/>
    <w:rsid w:val="00F70089"/>
    <w:rsid w:val="00F70246"/>
    <w:rsid w:val="00F702F5"/>
    <w:rsid w:val="00F703AC"/>
    <w:rsid w:val="00F706FF"/>
    <w:rsid w:val="00F70D23"/>
    <w:rsid w:val="00F71080"/>
    <w:rsid w:val="00F7144B"/>
    <w:rsid w:val="00F74C06"/>
    <w:rsid w:val="00F74C24"/>
    <w:rsid w:val="00F7516A"/>
    <w:rsid w:val="00F75A0F"/>
    <w:rsid w:val="00F75BDD"/>
    <w:rsid w:val="00F75E2A"/>
    <w:rsid w:val="00F75F19"/>
    <w:rsid w:val="00F76DE7"/>
    <w:rsid w:val="00F77A8D"/>
    <w:rsid w:val="00F804A0"/>
    <w:rsid w:val="00F8159F"/>
    <w:rsid w:val="00F81712"/>
    <w:rsid w:val="00F81ECF"/>
    <w:rsid w:val="00F81F0B"/>
    <w:rsid w:val="00F82031"/>
    <w:rsid w:val="00F8220D"/>
    <w:rsid w:val="00F82942"/>
    <w:rsid w:val="00F83286"/>
    <w:rsid w:val="00F83665"/>
    <w:rsid w:val="00F83801"/>
    <w:rsid w:val="00F83F10"/>
    <w:rsid w:val="00F8549C"/>
    <w:rsid w:val="00F85A69"/>
    <w:rsid w:val="00F86408"/>
    <w:rsid w:val="00F8734D"/>
    <w:rsid w:val="00F90E8D"/>
    <w:rsid w:val="00F91558"/>
    <w:rsid w:val="00F91C15"/>
    <w:rsid w:val="00F92258"/>
    <w:rsid w:val="00F92E93"/>
    <w:rsid w:val="00F93886"/>
    <w:rsid w:val="00F93F7D"/>
    <w:rsid w:val="00F96719"/>
    <w:rsid w:val="00F9689D"/>
    <w:rsid w:val="00FA05AE"/>
    <w:rsid w:val="00FA0B01"/>
    <w:rsid w:val="00FA14AD"/>
    <w:rsid w:val="00FA1831"/>
    <w:rsid w:val="00FA19DD"/>
    <w:rsid w:val="00FA1D11"/>
    <w:rsid w:val="00FA281D"/>
    <w:rsid w:val="00FA31D0"/>
    <w:rsid w:val="00FA5E9D"/>
    <w:rsid w:val="00FA6083"/>
    <w:rsid w:val="00FA63E3"/>
    <w:rsid w:val="00FA6BAB"/>
    <w:rsid w:val="00FB02DB"/>
    <w:rsid w:val="00FB047B"/>
    <w:rsid w:val="00FB0583"/>
    <w:rsid w:val="00FB0DFB"/>
    <w:rsid w:val="00FB162B"/>
    <w:rsid w:val="00FB1ACB"/>
    <w:rsid w:val="00FB1FA8"/>
    <w:rsid w:val="00FB215F"/>
    <w:rsid w:val="00FB2858"/>
    <w:rsid w:val="00FB3438"/>
    <w:rsid w:val="00FB34FC"/>
    <w:rsid w:val="00FB3EB4"/>
    <w:rsid w:val="00FB43B9"/>
    <w:rsid w:val="00FB4A7E"/>
    <w:rsid w:val="00FB4CBA"/>
    <w:rsid w:val="00FB4D9E"/>
    <w:rsid w:val="00FB581B"/>
    <w:rsid w:val="00FB5FE6"/>
    <w:rsid w:val="00FB652C"/>
    <w:rsid w:val="00FB6917"/>
    <w:rsid w:val="00FB7E75"/>
    <w:rsid w:val="00FC0183"/>
    <w:rsid w:val="00FC0615"/>
    <w:rsid w:val="00FC16E9"/>
    <w:rsid w:val="00FC20D1"/>
    <w:rsid w:val="00FC2B00"/>
    <w:rsid w:val="00FC3260"/>
    <w:rsid w:val="00FC48D2"/>
    <w:rsid w:val="00FC4B85"/>
    <w:rsid w:val="00FC5A2D"/>
    <w:rsid w:val="00FC6576"/>
    <w:rsid w:val="00FC7358"/>
    <w:rsid w:val="00FC7B93"/>
    <w:rsid w:val="00FC7C91"/>
    <w:rsid w:val="00FD08B5"/>
    <w:rsid w:val="00FD0F1B"/>
    <w:rsid w:val="00FD148D"/>
    <w:rsid w:val="00FD18D2"/>
    <w:rsid w:val="00FD1900"/>
    <w:rsid w:val="00FD22F6"/>
    <w:rsid w:val="00FD24A2"/>
    <w:rsid w:val="00FD270F"/>
    <w:rsid w:val="00FD28DA"/>
    <w:rsid w:val="00FD297A"/>
    <w:rsid w:val="00FD299C"/>
    <w:rsid w:val="00FD2CE1"/>
    <w:rsid w:val="00FD3321"/>
    <w:rsid w:val="00FD354F"/>
    <w:rsid w:val="00FD3754"/>
    <w:rsid w:val="00FD4D5A"/>
    <w:rsid w:val="00FD4FED"/>
    <w:rsid w:val="00FD509B"/>
    <w:rsid w:val="00FD5181"/>
    <w:rsid w:val="00FD5207"/>
    <w:rsid w:val="00FD5724"/>
    <w:rsid w:val="00FD585F"/>
    <w:rsid w:val="00FD5AD3"/>
    <w:rsid w:val="00FD5D58"/>
    <w:rsid w:val="00FD70DD"/>
    <w:rsid w:val="00FD7730"/>
    <w:rsid w:val="00FD775B"/>
    <w:rsid w:val="00FD7C25"/>
    <w:rsid w:val="00FE0CC9"/>
    <w:rsid w:val="00FE0E2C"/>
    <w:rsid w:val="00FE1A83"/>
    <w:rsid w:val="00FE1F42"/>
    <w:rsid w:val="00FE1FAD"/>
    <w:rsid w:val="00FE2C8E"/>
    <w:rsid w:val="00FE2D1E"/>
    <w:rsid w:val="00FE3238"/>
    <w:rsid w:val="00FE3759"/>
    <w:rsid w:val="00FE3A31"/>
    <w:rsid w:val="00FE3D29"/>
    <w:rsid w:val="00FE4202"/>
    <w:rsid w:val="00FE4AEC"/>
    <w:rsid w:val="00FE4CAF"/>
    <w:rsid w:val="00FE4E04"/>
    <w:rsid w:val="00FE54E5"/>
    <w:rsid w:val="00FE57E3"/>
    <w:rsid w:val="00FE5BB9"/>
    <w:rsid w:val="00FE6CBF"/>
    <w:rsid w:val="00FE70D0"/>
    <w:rsid w:val="00FF0C74"/>
    <w:rsid w:val="00FF1153"/>
    <w:rsid w:val="00FF13EC"/>
    <w:rsid w:val="00FF1AA3"/>
    <w:rsid w:val="00FF399B"/>
    <w:rsid w:val="00FF419B"/>
    <w:rsid w:val="00FF42EB"/>
    <w:rsid w:val="00FF4410"/>
    <w:rsid w:val="00FF4FC8"/>
    <w:rsid w:val="00FF6321"/>
    <w:rsid w:val="00FF6630"/>
    <w:rsid w:val="00FF6C9B"/>
    <w:rsid w:val="00FF6E38"/>
    <w:rsid w:val="00FF74FE"/>
    <w:rsid w:val="00FF791D"/>
    <w:rsid w:val="00FF7B5B"/>
    <w:rsid w:val="00FF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7DB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B33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DefaultParagraphFont"/>
    <w:link w:val="20"/>
    <w:uiPriority w:val="99"/>
    <w:locked/>
    <w:rsid w:val="00AB33BB"/>
    <w:rPr>
      <w:rFonts w:ascii="Times New Roman" w:hAnsi="Times New Roman" w:cs="Times New Roman"/>
      <w:b/>
      <w:bCs/>
      <w:spacing w:val="13"/>
      <w:sz w:val="21"/>
      <w:szCs w:val="21"/>
      <w:shd w:val="clear" w:color="auto" w:fill="FFFFFF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AB33BB"/>
    <w:rPr>
      <w:rFonts w:ascii="Times New Roman" w:hAnsi="Times New Roman" w:cs="Times New Roman"/>
      <w:spacing w:val="14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AB33BB"/>
    <w:rPr>
      <w:rFonts w:ascii="Book Antiqua" w:hAnsi="Book Antiqua" w:cs="Book Antiqua"/>
      <w:spacing w:val="18"/>
      <w:sz w:val="20"/>
      <w:szCs w:val="20"/>
      <w:shd w:val="clear" w:color="auto" w:fill="FFFFFF"/>
    </w:rPr>
  </w:style>
  <w:style w:type="character" w:customStyle="1" w:styleId="10pt">
    <w:name w:val="Основной текст + 10 pt"/>
    <w:aliases w:val="Интервал 1 pt"/>
    <w:basedOn w:val="a"/>
    <w:uiPriority w:val="99"/>
    <w:rsid w:val="00AB33BB"/>
    <w:rPr>
      <w:color w:val="000000"/>
      <w:spacing w:val="20"/>
      <w:w w:val="100"/>
      <w:position w:val="0"/>
      <w:sz w:val="20"/>
      <w:szCs w:val="20"/>
      <w:lang w:val="ru-RU"/>
    </w:rPr>
  </w:style>
  <w:style w:type="paragraph" w:customStyle="1" w:styleId="20">
    <w:name w:val="Основной текст (2)"/>
    <w:basedOn w:val="Normal"/>
    <w:link w:val="2"/>
    <w:uiPriority w:val="99"/>
    <w:rsid w:val="00AB33BB"/>
    <w:pPr>
      <w:widowControl w:val="0"/>
      <w:shd w:val="clear" w:color="auto" w:fill="FFFFFF"/>
      <w:spacing w:before="600" w:line="295" w:lineRule="exact"/>
      <w:ind w:firstLine="0"/>
      <w:jc w:val="center"/>
    </w:pPr>
    <w:rPr>
      <w:rFonts w:ascii="Times New Roman" w:eastAsia="Times New Roman" w:hAnsi="Times New Roman"/>
      <w:b/>
      <w:bCs/>
      <w:spacing w:val="13"/>
      <w:sz w:val="21"/>
      <w:szCs w:val="21"/>
    </w:rPr>
  </w:style>
  <w:style w:type="paragraph" w:customStyle="1" w:styleId="1">
    <w:name w:val="Основной текст1"/>
    <w:basedOn w:val="Normal"/>
    <w:link w:val="a"/>
    <w:uiPriority w:val="99"/>
    <w:rsid w:val="00AB33BB"/>
    <w:pPr>
      <w:widowControl w:val="0"/>
      <w:shd w:val="clear" w:color="auto" w:fill="FFFFFF"/>
      <w:spacing w:line="299" w:lineRule="exact"/>
      <w:ind w:firstLine="0"/>
    </w:pPr>
    <w:rPr>
      <w:rFonts w:ascii="Times New Roman" w:eastAsia="Times New Roman" w:hAnsi="Times New Roman"/>
      <w:spacing w:val="14"/>
      <w:sz w:val="21"/>
      <w:szCs w:val="21"/>
    </w:rPr>
  </w:style>
  <w:style w:type="paragraph" w:customStyle="1" w:styleId="30">
    <w:name w:val="Основной текст (3)"/>
    <w:basedOn w:val="Normal"/>
    <w:link w:val="3"/>
    <w:uiPriority w:val="99"/>
    <w:rsid w:val="00AB33BB"/>
    <w:pPr>
      <w:widowControl w:val="0"/>
      <w:shd w:val="clear" w:color="auto" w:fill="FFFFFF"/>
      <w:spacing w:before="240" w:line="299" w:lineRule="exact"/>
      <w:ind w:firstLine="0"/>
      <w:jc w:val="center"/>
    </w:pPr>
    <w:rPr>
      <w:rFonts w:ascii="Book Antiqua" w:hAnsi="Book Antiqua" w:cs="Book Antiqua"/>
      <w:spacing w:val="18"/>
      <w:sz w:val="20"/>
      <w:szCs w:val="20"/>
    </w:rPr>
  </w:style>
  <w:style w:type="character" w:customStyle="1" w:styleId="Candara">
    <w:name w:val="Основной текст + Candara"/>
    <w:aliases w:val="Интервал 0 pt"/>
    <w:basedOn w:val="a"/>
    <w:uiPriority w:val="99"/>
    <w:rsid w:val="00AB33BB"/>
    <w:rPr>
      <w:rFonts w:ascii="Candara" w:hAnsi="Candara" w:cs="Candara"/>
      <w:color w:val="000000"/>
      <w:spacing w:val="16"/>
      <w:w w:val="100"/>
      <w:position w:val="0"/>
      <w:u w:val="none"/>
      <w:lang w:val="ru-RU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AB33BB"/>
    <w:rPr>
      <w:rFonts w:ascii="Times New Roman" w:hAnsi="Times New Roman" w:cs="Times New Roman"/>
      <w:spacing w:val="20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AB33BB"/>
    <w:pPr>
      <w:widowControl w:val="0"/>
      <w:shd w:val="clear" w:color="auto" w:fill="FFFFFF"/>
      <w:spacing w:line="299" w:lineRule="exact"/>
      <w:ind w:firstLine="0"/>
      <w:jc w:val="left"/>
    </w:pPr>
    <w:rPr>
      <w:rFonts w:ascii="Times New Roman" w:eastAsia="Times New Roman" w:hAnsi="Times New Roman"/>
      <w:spacing w:val="20"/>
      <w:sz w:val="20"/>
      <w:szCs w:val="20"/>
    </w:rPr>
  </w:style>
  <w:style w:type="paragraph" w:styleId="NoSpacing">
    <w:name w:val="No Spacing"/>
    <w:uiPriority w:val="99"/>
    <w:qFormat/>
    <w:rsid w:val="00412E96"/>
    <w:rPr>
      <w:rFonts w:eastAsia="Times New Roman"/>
    </w:rPr>
  </w:style>
  <w:style w:type="paragraph" w:styleId="Header">
    <w:name w:val="header"/>
    <w:basedOn w:val="Normal"/>
    <w:link w:val="HeaderChar"/>
    <w:uiPriority w:val="99"/>
    <w:rsid w:val="0090304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9030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304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1070</Words>
  <Characters>6099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OEM</dc:creator>
  <cp:keywords/>
  <dc:description/>
  <cp:lastModifiedBy>Makurina</cp:lastModifiedBy>
  <cp:revision>2</cp:revision>
  <dcterms:created xsi:type="dcterms:W3CDTF">2020-08-04T08:39:00Z</dcterms:created>
  <dcterms:modified xsi:type="dcterms:W3CDTF">2020-08-04T08:39:00Z</dcterms:modified>
</cp:coreProperties>
</file>